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0913A9" w14:paraId="47E64AA7" w14:textId="77777777" w:rsidTr="00D74AE1">
        <w:trPr>
          <w:trHeight w:hRule="exact" w:val="2948"/>
        </w:trPr>
        <w:tc>
          <w:tcPr>
            <w:tcW w:w="11185" w:type="dxa"/>
          </w:tcPr>
          <w:p w14:paraId="64F5E1DA" w14:textId="659F65E5" w:rsidR="00974E99" w:rsidRPr="000913A9" w:rsidRDefault="00974E99" w:rsidP="00E21A27">
            <w:pPr>
              <w:pStyle w:val="Documenttype"/>
            </w:pPr>
            <w:r w:rsidRPr="000913A9">
              <w:t>I</w:t>
            </w:r>
            <w:bookmarkStart w:id="0" w:name="_Ref444870371"/>
            <w:bookmarkEnd w:id="0"/>
            <w:r w:rsidRPr="000913A9">
              <w:t xml:space="preserve">ALA </w:t>
            </w:r>
            <w:r w:rsidR="0093492E" w:rsidRPr="000913A9">
              <w:t>G</w:t>
            </w:r>
            <w:r w:rsidR="00722236" w:rsidRPr="000913A9">
              <w:t>uideline</w:t>
            </w:r>
          </w:p>
        </w:tc>
      </w:tr>
    </w:tbl>
    <w:p w14:paraId="68CAB611" w14:textId="77777777" w:rsidR="008972C3" w:rsidRPr="000913A9" w:rsidRDefault="008972C3" w:rsidP="003274DB"/>
    <w:p w14:paraId="43B79C5E" w14:textId="19202B79" w:rsidR="00D74AE1" w:rsidRPr="000913A9" w:rsidRDefault="00D74AE1" w:rsidP="003274DB"/>
    <w:p w14:paraId="48AC876B" w14:textId="0EC1907C" w:rsidR="0093492E" w:rsidRPr="000913A9" w:rsidRDefault="001A47CD" w:rsidP="0026038D">
      <w:pPr>
        <w:pStyle w:val="Documentnumber"/>
      </w:pPr>
      <w:r>
        <w:t>G</w:t>
      </w:r>
      <w:r w:rsidR="0026038D" w:rsidRPr="000913A9">
        <w:t>1</w:t>
      </w:r>
      <w:r w:rsidR="00050BEB" w:rsidRPr="000913A9">
        <w:t>103</w:t>
      </w:r>
    </w:p>
    <w:p w14:paraId="75F69517" w14:textId="190702DC" w:rsidR="00776004" w:rsidRPr="000913A9" w:rsidRDefault="00050BEB" w:rsidP="00E21A27">
      <w:pPr>
        <w:pStyle w:val="Documentname"/>
      </w:pPr>
      <w:r w:rsidRPr="000913A9">
        <w:rPr>
          <w:bCs/>
        </w:rPr>
        <w:t>Train the Trainer</w:t>
      </w:r>
    </w:p>
    <w:p w14:paraId="16C15B39" w14:textId="77777777" w:rsidR="00CF49CC" w:rsidRPr="000913A9" w:rsidRDefault="00CF49CC" w:rsidP="00D74AE1"/>
    <w:p w14:paraId="7AF35B35" w14:textId="77777777" w:rsidR="004E0BBB" w:rsidRPr="000913A9" w:rsidRDefault="004E0BBB" w:rsidP="00D74AE1"/>
    <w:p w14:paraId="64FF0A58" w14:textId="77777777" w:rsidR="004E0BBB" w:rsidRPr="000913A9" w:rsidRDefault="004E0BBB" w:rsidP="00D74AE1"/>
    <w:p w14:paraId="273CC92E" w14:textId="77777777" w:rsidR="004E0BBB" w:rsidRPr="000913A9" w:rsidRDefault="004E0BBB" w:rsidP="00D74AE1"/>
    <w:p w14:paraId="61FEC32C" w14:textId="77777777" w:rsidR="004E0BBB" w:rsidRPr="000913A9" w:rsidRDefault="004E0BBB" w:rsidP="00D74AE1"/>
    <w:p w14:paraId="05926A8C" w14:textId="77777777" w:rsidR="004E0BBB" w:rsidRPr="000913A9" w:rsidRDefault="004E0BBB" w:rsidP="00D74AE1"/>
    <w:p w14:paraId="5D0E1E20" w14:textId="77777777" w:rsidR="004E0BBB" w:rsidRPr="000913A9" w:rsidRDefault="004E0BBB" w:rsidP="00D74AE1"/>
    <w:p w14:paraId="01A6A458" w14:textId="77777777" w:rsidR="004E0BBB" w:rsidRPr="000913A9" w:rsidRDefault="004E0BBB" w:rsidP="00D74AE1"/>
    <w:p w14:paraId="70FB7AF7" w14:textId="77777777" w:rsidR="004E0BBB" w:rsidRPr="000913A9" w:rsidRDefault="004E0BBB" w:rsidP="00D74AE1"/>
    <w:p w14:paraId="7AA93C01" w14:textId="77777777" w:rsidR="004E0BBB" w:rsidRPr="000913A9" w:rsidRDefault="004E0BBB" w:rsidP="00D74AE1"/>
    <w:p w14:paraId="496FFBDB" w14:textId="77777777" w:rsidR="004E0BBB" w:rsidRPr="000913A9" w:rsidRDefault="004E0BBB" w:rsidP="00D74AE1"/>
    <w:p w14:paraId="681DE662" w14:textId="77777777" w:rsidR="004E0BBB" w:rsidRPr="000913A9" w:rsidRDefault="004E0BBB" w:rsidP="00D74AE1"/>
    <w:p w14:paraId="5E1C3808" w14:textId="77777777" w:rsidR="004E0BBB" w:rsidRPr="000913A9" w:rsidRDefault="004E0BBB" w:rsidP="00D74AE1"/>
    <w:p w14:paraId="449FDE77" w14:textId="77777777" w:rsidR="004E0BBB" w:rsidRPr="000913A9" w:rsidRDefault="004E0BBB" w:rsidP="00D74AE1"/>
    <w:p w14:paraId="4E9447F9" w14:textId="77777777" w:rsidR="00734BC6" w:rsidRPr="000913A9" w:rsidRDefault="00734BC6" w:rsidP="00D74AE1"/>
    <w:p w14:paraId="0D94A579" w14:textId="3E463012" w:rsidR="004E0BBB" w:rsidRDefault="004E0BBB" w:rsidP="00D74AE1"/>
    <w:p w14:paraId="25AEFC88" w14:textId="77777777" w:rsidR="003F6591" w:rsidRPr="000913A9" w:rsidRDefault="003F6591" w:rsidP="00D74AE1"/>
    <w:p w14:paraId="1A9CCE3A" w14:textId="77777777" w:rsidR="004E0BBB" w:rsidRPr="000913A9" w:rsidRDefault="004E0BBB" w:rsidP="00D74AE1"/>
    <w:p w14:paraId="0CA0548D" w14:textId="77777777" w:rsidR="004E0BBB" w:rsidRPr="000913A9" w:rsidRDefault="004E0BBB" w:rsidP="00D74AE1"/>
    <w:p w14:paraId="7DD851A7" w14:textId="77777777" w:rsidR="004E0BBB" w:rsidRPr="000913A9" w:rsidRDefault="004E0BBB" w:rsidP="00D74AE1"/>
    <w:p w14:paraId="6EC168DA" w14:textId="77777777" w:rsidR="004E0BBB" w:rsidRPr="000913A9" w:rsidRDefault="004E0BBB" w:rsidP="00D74AE1"/>
    <w:p w14:paraId="0CE076B3" w14:textId="77777777" w:rsidR="004E0BBB" w:rsidRPr="000913A9" w:rsidRDefault="004E0BBB" w:rsidP="00D74AE1"/>
    <w:p w14:paraId="1A365C1D" w14:textId="77777777" w:rsidR="004E0BBB" w:rsidRPr="000913A9" w:rsidRDefault="004E0BBB" w:rsidP="00D74AE1"/>
    <w:p w14:paraId="552D5F67" w14:textId="77777777" w:rsidR="004E0BBB" w:rsidRPr="000913A9" w:rsidRDefault="004E0BBB" w:rsidP="00D74AE1"/>
    <w:p w14:paraId="48B1E369" w14:textId="4D5B4461" w:rsidR="004E0BBB" w:rsidRPr="000913A9" w:rsidRDefault="004E0BBB" w:rsidP="004E0BBB">
      <w:pPr>
        <w:pStyle w:val="Editionnumber"/>
      </w:pPr>
      <w:r w:rsidRPr="000913A9">
        <w:t>Edition 1.</w:t>
      </w:r>
      <w:r w:rsidR="001A47CD">
        <w:t>1</w:t>
      </w:r>
    </w:p>
    <w:p w14:paraId="6B6E09AF" w14:textId="1DBDA2B7" w:rsidR="004E0BBB" w:rsidRDefault="00EB3ED3" w:rsidP="004E0BBB">
      <w:pPr>
        <w:pStyle w:val="Documentdate"/>
      </w:pPr>
      <w:r>
        <w:t>December 2013</w:t>
      </w:r>
    </w:p>
    <w:p w14:paraId="65389989" w14:textId="2EDE8902" w:rsidR="001A47CD" w:rsidRDefault="001A47CD" w:rsidP="007F3ED5"/>
    <w:p w14:paraId="2A3ADE4E" w14:textId="08A21E4D" w:rsidR="001A47CD" w:rsidRPr="00B2315A" w:rsidRDefault="001A47CD" w:rsidP="007F3ED5">
      <w:pPr>
        <w:pStyle w:val="MRN"/>
        <w:rPr>
          <w:lang w:val="it-IT"/>
        </w:rPr>
      </w:pPr>
      <w:r w:rsidRPr="00B2315A">
        <w:rPr>
          <w:lang w:val="it-IT"/>
        </w:rPr>
        <w:t>urn:mrn:iala:pub:g1103</w:t>
      </w:r>
      <w:r w:rsidR="003F6591" w:rsidRPr="00B2315A">
        <w:rPr>
          <w:lang w:val="it-IT"/>
        </w:rPr>
        <w:t>:ed1.1</w:t>
      </w:r>
    </w:p>
    <w:p w14:paraId="5794C070" w14:textId="77777777" w:rsidR="00BC27F6" w:rsidRPr="00B2315A" w:rsidRDefault="00BC27F6" w:rsidP="00D74AE1">
      <w:pPr>
        <w:rPr>
          <w:lang w:val="it-IT"/>
        </w:rPr>
        <w:sectPr w:rsidR="00BC27F6" w:rsidRPr="00B2315A" w:rsidSect="007E30DF">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4B424BA4" w14:textId="77777777" w:rsidR="00B9046C" w:rsidRPr="00F55AD7" w:rsidRDefault="00B9046C" w:rsidP="00CB1D11">
      <w:pPr>
        <w:pStyle w:val="BodyText"/>
        <w:suppressAutoHyphens/>
      </w:pPr>
      <w:r w:rsidRPr="00F23723">
        <w:lastRenderedPageBreak/>
        <w:t>Revisions</w:t>
      </w:r>
      <w:r w:rsidRPr="00F55AD7">
        <w:t xml:space="preserve"> to this </w:t>
      </w:r>
      <w:r>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B50917" w:rsidRPr="00F55AD7" w14:paraId="17A9FB6A" w14:textId="77777777" w:rsidTr="00F404B9">
        <w:tc>
          <w:tcPr>
            <w:tcW w:w="1908" w:type="dxa"/>
          </w:tcPr>
          <w:p w14:paraId="495CBC4D" w14:textId="77777777" w:rsidR="00B9046C" w:rsidRPr="00F55AD7" w:rsidRDefault="00B9046C" w:rsidP="00CB1D11">
            <w:pPr>
              <w:pStyle w:val="Documentrevisiontabletitle"/>
              <w:suppressAutoHyphens/>
            </w:pPr>
            <w:r w:rsidRPr="00F55AD7">
              <w:t>Date</w:t>
            </w:r>
          </w:p>
        </w:tc>
        <w:tc>
          <w:tcPr>
            <w:tcW w:w="6025" w:type="dxa"/>
          </w:tcPr>
          <w:p w14:paraId="05B0BB21" w14:textId="77777777" w:rsidR="00B9046C" w:rsidRPr="00F55AD7" w:rsidRDefault="00B9046C" w:rsidP="00CB1D11">
            <w:pPr>
              <w:pStyle w:val="Documentrevisiontabletitle"/>
              <w:suppressAutoHyphens/>
            </w:pPr>
            <w:r>
              <w:t>Details</w:t>
            </w:r>
          </w:p>
        </w:tc>
        <w:tc>
          <w:tcPr>
            <w:tcW w:w="2552" w:type="dxa"/>
          </w:tcPr>
          <w:p w14:paraId="68079CB4" w14:textId="77777777" w:rsidR="00B9046C" w:rsidRPr="00F55AD7" w:rsidRDefault="00B9046C" w:rsidP="00CB1D11">
            <w:pPr>
              <w:pStyle w:val="Documentrevisiontabletitle"/>
              <w:suppressAutoHyphens/>
            </w:pPr>
            <w:r>
              <w:t>Approval</w:t>
            </w:r>
          </w:p>
        </w:tc>
      </w:tr>
      <w:tr w:rsidR="00B50917" w:rsidRPr="00F55AD7" w14:paraId="2CA6C852" w14:textId="77777777" w:rsidTr="00F404B9">
        <w:trPr>
          <w:trHeight w:val="851"/>
        </w:trPr>
        <w:tc>
          <w:tcPr>
            <w:tcW w:w="1908" w:type="dxa"/>
            <w:vAlign w:val="center"/>
          </w:tcPr>
          <w:p w14:paraId="166E7949" w14:textId="7E46A177" w:rsidR="00B9046C" w:rsidRPr="00CB7D0F" w:rsidRDefault="00DC72D4" w:rsidP="00B9046C">
            <w:pPr>
              <w:pStyle w:val="Tabletext"/>
              <w:suppressAutoHyphens/>
            </w:pPr>
            <w:r>
              <w:t>December 2013</w:t>
            </w:r>
          </w:p>
        </w:tc>
        <w:tc>
          <w:tcPr>
            <w:tcW w:w="6025" w:type="dxa"/>
            <w:vAlign w:val="center"/>
          </w:tcPr>
          <w:p w14:paraId="272F903B" w14:textId="63136045" w:rsidR="00B9046C" w:rsidRPr="00CB7D0F" w:rsidRDefault="00DC72D4" w:rsidP="00B9046C">
            <w:pPr>
              <w:pStyle w:val="Tabletext"/>
              <w:suppressAutoHyphens/>
            </w:pPr>
            <w:r>
              <w:t>First issue.</w:t>
            </w:r>
          </w:p>
        </w:tc>
        <w:tc>
          <w:tcPr>
            <w:tcW w:w="2552" w:type="dxa"/>
            <w:vAlign w:val="center"/>
          </w:tcPr>
          <w:p w14:paraId="66BCEF70" w14:textId="27C8D5F3" w:rsidR="00B9046C" w:rsidRPr="00CB7D0F" w:rsidRDefault="00B2315A" w:rsidP="00B9046C">
            <w:pPr>
              <w:pStyle w:val="Tabletext"/>
              <w:suppressAutoHyphens/>
              <w:rPr>
                <w:lang w:eastAsia="ko-KR"/>
              </w:rPr>
            </w:pPr>
            <w:r>
              <w:rPr>
                <w:rFonts w:hint="eastAsia"/>
                <w:lang w:eastAsia="ko-KR"/>
              </w:rPr>
              <w:t>C</w:t>
            </w:r>
            <w:r>
              <w:rPr>
                <w:lang w:eastAsia="ko-KR"/>
              </w:rPr>
              <w:t>ouncil 56</w:t>
            </w:r>
          </w:p>
        </w:tc>
      </w:tr>
      <w:tr w:rsidR="00DC72D4" w:rsidRPr="00F55AD7" w14:paraId="12F70F8E" w14:textId="77777777" w:rsidTr="00F404B9">
        <w:trPr>
          <w:trHeight w:val="851"/>
        </w:trPr>
        <w:tc>
          <w:tcPr>
            <w:tcW w:w="1908" w:type="dxa"/>
            <w:vAlign w:val="center"/>
          </w:tcPr>
          <w:p w14:paraId="55EEC8DB" w14:textId="5D881AC1" w:rsidR="00DC72D4" w:rsidRPr="00CB7D0F" w:rsidRDefault="00EB3ED3" w:rsidP="00DC72D4">
            <w:pPr>
              <w:pStyle w:val="Tabletext"/>
              <w:suppressAutoHyphens/>
            </w:pPr>
            <w:r>
              <w:t>July 2022</w:t>
            </w:r>
          </w:p>
        </w:tc>
        <w:tc>
          <w:tcPr>
            <w:tcW w:w="6025" w:type="dxa"/>
            <w:vAlign w:val="center"/>
          </w:tcPr>
          <w:p w14:paraId="449C61C9" w14:textId="45FCEAB7" w:rsidR="00DC72D4" w:rsidRPr="00CB7D0F" w:rsidRDefault="00DC72D4" w:rsidP="00DC72D4">
            <w:pPr>
              <w:pStyle w:val="Tabletext"/>
              <w:suppressAutoHyphens/>
            </w:pPr>
            <w:r>
              <w:t>Edition 1.1 Editorial corrections.</w:t>
            </w:r>
          </w:p>
        </w:tc>
        <w:tc>
          <w:tcPr>
            <w:tcW w:w="2552" w:type="dxa"/>
            <w:vAlign w:val="center"/>
          </w:tcPr>
          <w:p w14:paraId="3E6028E5" w14:textId="77777777" w:rsidR="00DC72D4" w:rsidRPr="00CB7D0F" w:rsidRDefault="00DC72D4" w:rsidP="00DC72D4">
            <w:pPr>
              <w:pStyle w:val="Tabletext"/>
              <w:suppressAutoHyphens/>
            </w:pPr>
          </w:p>
        </w:tc>
      </w:tr>
      <w:tr w:rsidR="00DC72D4" w:rsidRPr="00F55AD7" w14:paraId="3DD94812" w14:textId="77777777" w:rsidTr="00F404B9">
        <w:trPr>
          <w:trHeight w:val="851"/>
        </w:trPr>
        <w:tc>
          <w:tcPr>
            <w:tcW w:w="1908" w:type="dxa"/>
            <w:vAlign w:val="center"/>
          </w:tcPr>
          <w:p w14:paraId="4CB0B386" w14:textId="77777777" w:rsidR="00DC72D4" w:rsidRPr="00CB7D0F" w:rsidRDefault="00DC72D4" w:rsidP="00DC72D4">
            <w:pPr>
              <w:pStyle w:val="Tabletext"/>
              <w:suppressAutoHyphens/>
            </w:pPr>
          </w:p>
        </w:tc>
        <w:tc>
          <w:tcPr>
            <w:tcW w:w="6025" w:type="dxa"/>
            <w:vAlign w:val="center"/>
          </w:tcPr>
          <w:p w14:paraId="31E3F5D2" w14:textId="77777777" w:rsidR="00DC72D4" w:rsidRPr="00CB7D0F" w:rsidRDefault="00DC72D4" w:rsidP="00DC72D4">
            <w:pPr>
              <w:pStyle w:val="Tabletext"/>
              <w:suppressAutoHyphens/>
            </w:pPr>
          </w:p>
        </w:tc>
        <w:tc>
          <w:tcPr>
            <w:tcW w:w="2552" w:type="dxa"/>
            <w:vAlign w:val="center"/>
          </w:tcPr>
          <w:p w14:paraId="115A4079" w14:textId="77777777" w:rsidR="00DC72D4" w:rsidRPr="00CB7D0F" w:rsidRDefault="00DC72D4" w:rsidP="00DC72D4">
            <w:pPr>
              <w:pStyle w:val="Tabletext"/>
              <w:suppressAutoHyphens/>
            </w:pPr>
          </w:p>
        </w:tc>
      </w:tr>
      <w:tr w:rsidR="00DC72D4" w:rsidRPr="00F55AD7" w14:paraId="13B33FC9" w14:textId="77777777" w:rsidTr="00F404B9">
        <w:trPr>
          <w:trHeight w:val="851"/>
        </w:trPr>
        <w:tc>
          <w:tcPr>
            <w:tcW w:w="1908" w:type="dxa"/>
            <w:vAlign w:val="center"/>
          </w:tcPr>
          <w:p w14:paraId="0D413003" w14:textId="77777777" w:rsidR="00DC72D4" w:rsidRPr="00CB7D0F" w:rsidRDefault="00DC72D4" w:rsidP="00DC72D4">
            <w:pPr>
              <w:pStyle w:val="Tabletext"/>
              <w:suppressAutoHyphens/>
            </w:pPr>
          </w:p>
        </w:tc>
        <w:tc>
          <w:tcPr>
            <w:tcW w:w="6025" w:type="dxa"/>
            <w:vAlign w:val="center"/>
          </w:tcPr>
          <w:p w14:paraId="18DBA0C2" w14:textId="77777777" w:rsidR="00DC72D4" w:rsidRPr="00CB7D0F" w:rsidRDefault="00DC72D4" w:rsidP="00DC72D4">
            <w:pPr>
              <w:pStyle w:val="Tabletext"/>
              <w:suppressAutoHyphens/>
            </w:pPr>
          </w:p>
        </w:tc>
        <w:tc>
          <w:tcPr>
            <w:tcW w:w="2552" w:type="dxa"/>
            <w:vAlign w:val="center"/>
          </w:tcPr>
          <w:p w14:paraId="3CB2F8C3" w14:textId="77777777" w:rsidR="00DC72D4" w:rsidRPr="00CB7D0F" w:rsidRDefault="00DC72D4" w:rsidP="00DC72D4">
            <w:pPr>
              <w:pStyle w:val="Tabletext"/>
              <w:suppressAutoHyphens/>
            </w:pPr>
          </w:p>
        </w:tc>
      </w:tr>
      <w:tr w:rsidR="00DC72D4" w:rsidRPr="00F55AD7" w14:paraId="7154D8FA" w14:textId="77777777" w:rsidTr="00F404B9">
        <w:trPr>
          <w:trHeight w:val="851"/>
        </w:trPr>
        <w:tc>
          <w:tcPr>
            <w:tcW w:w="1908" w:type="dxa"/>
            <w:vAlign w:val="center"/>
          </w:tcPr>
          <w:p w14:paraId="06261003" w14:textId="77777777" w:rsidR="00DC72D4" w:rsidRPr="00CB7D0F" w:rsidRDefault="00DC72D4" w:rsidP="00DC72D4">
            <w:pPr>
              <w:pStyle w:val="Tabletext"/>
              <w:suppressAutoHyphens/>
            </w:pPr>
          </w:p>
        </w:tc>
        <w:tc>
          <w:tcPr>
            <w:tcW w:w="6025" w:type="dxa"/>
            <w:vAlign w:val="center"/>
          </w:tcPr>
          <w:p w14:paraId="7D40FC42" w14:textId="77777777" w:rsidR="00DC72D4" w:rsidRPr="00CB7D0F" w:rsidRDefault="00DC72D4" w:rsidP="00DC72D4">
            <w:pPr>
              <w:pStyle w:val="Tabletext"/>
              <w:suppressAutoHyphens/>
            </w:pPr>
          </w:p>
        </w:tc>
        <w:tc>
          <w:tcPr>
            <w:tcW w:w="2552" w:type="dxa"/>
            <w:vAlign w:val="center"/>
          </w:tcPr>
          <w:p w14:paraId="411A6085" w14:textId="77777777" w:rsidR="00DC72D4" w:rsidRPr="00CB7D0F" w:rsidRDefault="00DC72D4" w:rsidP="00DC72D4">
            <w:pPr>
              <w:pStyle w:val="Tabletext"/>
              <w:suppressAutoHyphens/>
            </w:pPr>
          </w:p>
        </w:tc>
      </w:tr>
      <w:tr w:rsidR="00DC72D4" w:rsidRPr="00F55AD7" w14:paraId="50AB74FC" w14:textId="77777777" w:rsidTr="00F404B9">
        <w:trPr>
          <w:trHeight w:val="851"/>
        </w:trPr>
        <w:tc>
          <w:tcPr>
            <w:tcW w:w="1908" w:type="dxa"/>
            <w:vAlign w:val="center"/>
          </w:tcPr>
          <w:p w14:paraId="0943E396" w14:textId="77777777" w:rsidR="00DC72D4" w:rsidRPr="00CB7D0F" w:rsidRDefault="00DC72D4" w:rsidP="00DC72D4">
            <w:pPr>
              <w:pStyle w:val="Tabletext"/>
              <w:suppressAutoHyphens/>
            </w:pPr>
          </w:p>
        </w:tc>
        <w:tc>
          <w:tcPr>
            <w:tcW w:w="6025" w:type="dxa"/>
            <w:vAlign w:val="center"/>
          </w:tcPr>
          <w:p w14:paraId="0C7EB5E8" w14:textId="77777777" w:rsidR="00DC72D4" w:rsidRPr="00CB7D0F" w:rsidRDefault="00DC72D4" w:rsidP="00DC72D4">
            <w:pPr>
              <w:pStyle w:val="Tabletext"/>
              <w:suppressAutoHyphens/>
            </w:pPr>
          </w:p>
        </w:tc>
        <w:tc>
          <w:tcPr>
            <w:tcW w:w="2552" w:type="dxa"/>
            <w:vAlign w:val="center"/>
          </w:tcPr>
          <w:p w14:paraId="74153289" w14:textId="77777777" w:rsidR="00DC72D4" w:rsidRPr="00CB7D0F" w:rsidRDefault="00DC72D4" w:rsidP="00DC72D4">
            <w:pPr>
              <w:pStyle w:val="Tabletext"/>
              <w:suppressAutoHyphens/>
            </w:pPr>
          </w:p>
        </w:tc>
      </w:tr>
      <w:tr w:rsidR="00DC72D4" w:rsidRPr="00F55AD7" w14:paraId="4D402C95" w14:textId="77777777" w:rsidTr="00F404B9">
        <w:trPr>
          <w:trHeight w:val="851"/>
        </w:trPr>
        <w:tc>
          <w:tcPr>
            <w:tcW w:w="1908" w:type="dxa"/>
            <w:vAlign w:val="center"/>
          </w:tcPr>
          <w:p w14:paraId="074F0259" w14:textId="77777777" w:rsidR="00DC72D4" w:rsidRPr="00CB7D0F" w:rsidRDefault="00DC72D4" w:rsidP="00DC72D4">
            <w:pPr>
              <w:pStyle w:val="Tabletext"/>
              <w:suppressAutoHyphens/>
            </w:pPr>
          </w:p>
        </w:tc>
        <w:tc>
          <w:tcPr>
            <w:tcW w:w="6025" w:type="dxa"/>
            <w:vAlign w:val="center"/>
          </w:tcPr>
          <w:p w14:paraId="7D19C680" w14:textId="77777777" w:rsidR="00DC72D4" w:rsidRPr="00CB7D0F" w:rsidRDefault="00DC72D4" w:rsidP="00DC72D4">
            <w:pPr>
              <w:pStyle w:val="Tabletext"/>
              <w:suppressAutoHyphens/>
            </w:pPr>
          </w:p>
        </w:tc>
        <w:tc>
          <w:tcPr>
            <w:tcW w:w="2552" w:type="dxa"/>
            <w:vAlign w:val="center"/>
          </w:tcPr>
          <w:p w14:paraId="60E12937" w14:textId="77777777" w:rsidR="00DC72D4" w:rsidRPr="00CB7D0F" w:rsidRDefault="00DC72D4" w:rsidP="00DC72D4">
            <w:pPr>
              <w:pStyle w:val="Tabletext"/>
              <w:suppressAutoHyphens/>
            </w:pPr>
          </w:p>
        </w:tc>
      </w:tr>
    </w:tbl>
    <w:p w14:paraId="584BE115" w14:textId="10FBC064" w:rsidR="00914E26" w:rsidRPr="000913A9" w:rsidRDefault="00914E26" w:rsidP="00D74AE1"/>
    <w:p w14:paraId="429097EE" w14:textId="77777777" w:rsidR="005E4659" w:rsidRPr="000913A9" w:rsidRDefault="005E4659" w:rsidP="00914E26">
      <w:pPr>
        <w:spacing w:after="200" w:line="276" w:lineRule="auto"/>
        <w:sectPr w:rsidR="005E4659" w:rsidRPr="000913A9" w:rsidSect="00C716E5">
          <w:headerReference w:type="default" r:id="rId16"/>
          <w:footerReference w:type="default" r:id="rId17"/>
          <w:pgSz w:w="11906" w:h="16838" w:code="9"/>
          <w:pgMar w:top="567" w:right="794" w:bottom="567" w:left="907" w:header="567" w:footer="850" w:gutter="0"/>
          <w:cols w:space="708"/>
          <w:docGrid w:linePitch="360"/>
        </w:sectPr>
      </w:pPr>
    </w:p>
    <w:p w14:paraId="520F4ECC" w14:textId="44DEE78F" w:rsidR="00B50917" w:rsidRDefault="004A4EC4">
      <w:pPr>
        <w:pStyle w:val="TOC1"/>
        <w:rPr>
          <w:rFonts w:eastAsiaTheme="minorEastAsia"/>
          <w:b w:val="0"/>
          <w:caps w:val="0"/>
          <w:color w:val="auto"/>
          <w:lang w:eastAsia="en-GB"/>
        </w:rPr>
      </w:pPr>
      <w:r w:rsidRPr="000913A9">
        <w:rPr>
          <w:rFonts w:eastAsia="Times New Roman" w:cs="Times New Roman"/>
          <w:b w:val="0"/>
          <w:noProof w:val="0"/>
          <w:szCs w:val="20"/>
        </w:rPr>
        <w:lastRenderedPageBreak/>
        <w:fldChar w:fldCharType="begin"/>
      </w:r>
      <w:r w:rsidRPr="000913A9">
        <w:rPr>
          <w:rFonts w:eastAsia="Times New Roman" w:cs="Times New Roman"/>
          <w:b w:val="0"/>
          <w:noProof w:val="0"/>
          <w:szCs w:val="20"/>
        </w:rPr>
        <w:instrText xml:space="preserve"> TOC \o "1-3" \t "Annex,4,Appendix,5" </w:instrText>
      </w:r>
      <w:r w:rsidRPr="000913A9">
        <w:rPr>
          <w:rFonts w:eastAsia="Times New Roman" w:cs="Times New Roman"/>
          <w:b w:val="0"/>
          <w:noProof w:val="0"/>
          <w:szCs w:val="20"/>
        </w:rPr>
        <w:fldChar w:fldCharType="separate"/>
      </w:r>
      <w:r w:rsidR="00B50917" w:rsidRPr="007A6380">
        <w:t>1.</w:t>
      </w:r>
      <w:r w:rsidR="00B50917">
        <w:rPr>
          <w:rFonts w:eastAsiaTheme="minorEastAsia"/>
          <w:b w:val="0"/>
          <w:caps w:val="0"/>
          <w:color w:val="auto"/>
          <w:lang w:eastAsia="en-GB"/>
        </w:rPr>
        <w:tab/>
      </w:r>
      <w:r w:rsidR="00B50917">
        <w:t>FOREWORD</w:t>
      </w:r>
      <w:r w:rsidR="00B50917">
        <w:tab/>
      </w:r>
      <w:r w:rsidR="00B50917">
        <w:fldChar w:fldCharType="begin"/>
      </w:r>
      <w:r w:rsidR="00B50917">
        <w:instrText xml:space="preserve"> PAGEREF _Toc82183582 \h </w:instrText>
      </w:r>
      <w:r w:rsidR="00B50917">
        <w:fldChar w:fldCharType="separate"/>
      </w:r>
      <w:r w:rsidR="00470009">
        <w:t>5</w:t>
      </w:r>
      <w:r w:rsidR="00B50917">
        <w:fldChar w:fldCharType="end"/>
      </w:r>
    </w:p>
    <w:p w14:paraId="304ED714" w14:textId="09DC9F61" w:rsidR="00B50917" w:rsidRDefault="00B50917">
      <w:pPr>
        <w:pStyle w:val="TOC1"/>
        <w:rPr>
          <w:rFonts w:eastAsiaTheme="minorEastAsia"/>
          <w:b w:val="0"/>
          <w:caps w:val="0"/>
          <w:color w:val="auto"/>
          <w:lang w:eastAsia="en-GB"/>
        </w:rPr>
      </w:pPr>
      <w:r w:rsidRPr="007A6380">
        <w:t>2.</w:t>
      </w:r>
      <w:r>
        <w:rPr>
          <w:rFonts w:eastAsiaTheme="minorEastAsia"/>
          <w:b w:val="0"/>
          <w:caps w:val="0"/>
          <w:color w:val="auto"/>
          <w:lang w:eastAsia="en-GB"/>
        </w:rPr>
        <w:tab/>
      </w:r>
      <w:r w:rsidRPr="007A6380">
        <w:rPr>
          <w:caps w:val="0"/>
        </w:rPr>
        <w:t>PART A – OVERVIEW</w:t>
      </w:r>
      <w:r>
        <w:tab/>
      </w:r>
      <w:r>
        <w:fldChar w:fldCharType="begin"/>
      </w:r>
      <w:r>
        <w:instrText xml:space="preserve"> PAGEREF _Toc82183583 \h </w:instrText>
      </w:r>
      <w:r>
        <w:fldChar w:fldCharType="separate"/>
      </w:r>
      <w:r w:rsidR="00470009">
        <w:t>6</w:t>
      </w:r>
      <w:r>
        <w:fldChar w:fldCharType="end"/>
      </w:r>
    </w:p>
    <w:p w14:paraId="5B9DF47A" w14:textId="3D381C2F" w:rsidR="00B50917" w:rsidRDefault="00B50917">
      <w:pPr>
        <w:pStyle w:val="TOC2"/>
        <w:rPr>
          <w:rFonts w:eastAsiaTheme="minorEastAsia"/>
          <w:color w:val="auto"/>
          <w:lang w:eastAsia="en-GB"/>
        </w:rPr>
      </w:pPr>
      <w:r w:rsidRPr="007A6380">
        <w:t>2.1.</w:t>
      </w:r>
      <w:r>
        <w:rPr>
          <w:rFonts w:eastAsiaTheme="minorEastAsia"/>
          <w:color w:val="auto"/>
          <w:lang w:eastAsia="en-GB"/>
        </w:rPr>
        <w:tab/>
      </w:r>
      <w:r>
        <w:t>Overview</w:t>
      </w:r>
      <w:r>
        <w:tab/>
      </w:r>
      <w:r>
        <w:fldChar w:fldCharType="begin"/>
      </w:r>
      <w:r>
        <w:instrText xml:space="preserve"> PAGEREF _Toc82183584 \h </w:instrText>
      </w:r>
      <w:r>
        <w:fldChar w:fldCharType="separate"/>
      </w:r>
      <w:r w:rsidR="00470009">
        <w:t>6</w:t>
      </w:r>
      <w:r>
        <w:fldChar w:fldCharType="end"/>
      </w:r>
    </w:p>
    <w:p w14:paraId="55B8E0D5" w14:textId="43C597AB" w:rsidR="00B50917" w:rsidRDefault="00B50917">
      <w:pPr>
        <w:pStyle w:val="TOC2"/>
        <w:rPr>
          <w:rFonts w:eastAsiaTheme="minorEastAsia"/>
          <w:color w:val="auto"/>
          <w:lang w:eastAsia="en-GB"/>
        </w:rPr>
      </w:pPr>
      <w:r w:rsidRPr="007A6380">
        <w:t>2.2.</w:t>
      </w:r>
      <w:r>
        <w:rPr>
          <w:rFonts w:eastAsiaTheme="minorEastAsia"/>
          <w:color w:val="auto"/>
          <w:lang w:eastAsia="en-GB"/>
        </w:rPr>
        <w:tab/>
      </w:r>
      <w:r>
        <w:t>Purpose of the Guideline</w:t>
      </w:r>
      <w:r>
        <w:tab/>
      </w:r>
      <w:r>
        <w:fldChar w:fldCharType="begin"/>
      </w:r>
      <w:r>
        <w:instrText xml:space="preserve"> PAGEREF _Toc82183585 \h </w:instrText>
      </w:r>
      <w:r>
        <w:fldChar w:fldCharType="separate"/>
      </w:r>
      <w:r w:rsidR="00470009">
        <w:t>6</w:t>
      </w:r>
      <w:r>
        <w:fldChar w:fldCharType="end"/>
      </w:r>
    </w:p>
    <w:p w14:paraId="30963687" w14:textId="6C16C62D" w:rsidR="00B50917" w:rsidRDefault="00B50917">
      <w:pPr>
        <w:pStyle w:val="TOC2"/>
        <w:rPr>
          <w:rFonts w:eastAsiaTheme="minorEastAsia"/>
          <w:color w:val="auto"/>
          <w:lang w:eastAsia="en-GB"/>
        </w:rPr>
      </w:pPr>
      <w:r w:rsidRPr="007A6380">
        <w:t>2.3.</w:t>
      </w:r>
      <w:r>
        <w:rPr>
          <w:rFonts w:eastAsiaTheme="minorEastAsia"/>
          <w:color w:val="auto"/>
          <w:lang w:eastAsia="en-GB"/>
        </w:rPr>
        <w:tab/>
      </w:r>
      <w:r>
        <w:t>Target group</w:t>
      </w:r>
      <w:r>
        <w:tab/>
      </w:r>
      <w:r>
        <w:fldChar w:fldCharType="begin"/>
      </w:r>
      <w:r>
        <w:instrText xml:space="preserve"> PAGEREF _Toc82183586 \h </w:instrText>
      </w:r>
      <w:r>
        <w:fldChar w:fldCharType="separate"/>
      </w:r>
      <w:r w:rsidR="00470009">
        <w:t>6</w:t>
      </w:r>
      <w:r>
        <w:fldChar w:fldCharType="end"/>
      </w:r>
    </w:p>
    <w:p w14:paraId="0DB6A925" w14:textId="46EAB678" w:rsidR="00B50917" w:rsidRDefault="00B50917">
      <w:pPr>
        <w:pStyle w:val="TOC2"/>
        <w:rPr>
          <w:rFonts w:eastAsiaTheme="minorEastAsia"/>
          <w:color w:val="auto"/>
          <w:lang w:eastAsia="en-GB"/>
        </w:rPr>
      </w:pPr>
      <w:r w:rsidRPr="007A6380">
        <w:t>2.4.</w:t>
      </w:r>
      <w:r>
        <w:rPr>
          <w:rFonts w:eastAsiaTheme="minorEastAsia"/>
          <w:color w:val="auto"/>
          <w:lang w:eastAsia="en-GB"/>
        </w:rPr>
        <w:tab/>
      </w:r>
      <w:r>
        <w:t>Use of the Guideline</w:t>
      </w:r>
      <w:r>
        <w:tab/>
      </w:r>
      <w:r>
        <w:fldChar w:fldCharType="begin"/>
      </w:r>
      <w:r>
        <w:instrText xml:space="preserve"> PAGEREF _Toc82183587 \h </w:instrText>
      </w:r>
      <w:r>
        <w:fldChar w:fldCharType="separate"/>
      </w:r>
      <w:r w:rsidR="00470009">
        <w:t>6</w:t>
      </w:r>
      <w:r>
        <w:fldChar w:fldCharType="end"/>
      </w:r>
    </w:p>
    <w:p w14:paraId="3383AA96" w14:textId="4BE3007C" w:rsidR="00B50917" w:rsidRDefault="00B50917">
      <w:pPr>
        <w:pStyle w:val="TOC1"/>
        <w:rPr>
          <w:rFonts w:eastAsiaTheme="minorEastAsia"/>
          <w:b w:val="0"/>
          <w:caps w:val="0"/>
          <w:color w:val="auto"/>
          <w:lang w:eastAsia="en-GB"/>
        </w:rPr>
      </w:pPr>
      <w:r w:rsidRPr="007A6380">
        <w:t>3.</w:t>
      </w:r>
      <w:r>
        <w:rPr>
          <w:rFonts w:eastAsiaTheme="minorEastAsia"/>
          <w:b w:val="0"/>
          <w:caps w:val="0"/>
          <w:color w:val="auto"/>
          <w:lang w:eastAsia="en-GB"/>
        </w:rPr>
        <w:tab/>
      </w:r>
      <w:r>
        <w:t>PART B – IMPLEMENTATION OF THE GUIDELINE</w:t>
      </w:r>
      <w:r>
        <w:tab/>
      </w:r>
      <w:r>
        <w:fldChar w:fldCharType="begin"/>
      </w:r>
      <w:r>
        <w:instrText xml:space="preserve"> PAGEREF _Toc82183589 \h </w:instrText>
      </w:r>
      <w:r>
        <w:fldChar w:fldCharType="separate"/>
      </w:r>
      <w:r w:rsidR="00470009">
        <w:t>7</w:t>
      </w:r>
      <w:r>
        <w:fldChar w:fldCharType="end"/>
      </w:r>
    </w:p>
    <w:p w14:paraId="5D341488" w14:textId="4BF7EE56" w:rsidR="00B50917" w:rsidRDefault="00B50917">
      <w:pPr>
        <w:pStyle w:val="TOC2"/>
        <w:rPr>
          <w:rFonts w:eastAsiaTheme="minorEastAsia"/>
          <w:color w:val="auto"/>
          <w:lang w:eastAsia="en-GB"/>
        </w:rPr>
      </w:pPr>
      <w:r w:rsidRPr="007A6380">
        <w:t>3.1.</w:t>
      </w:r>
      <w:r>
        <w:rPr>
          <w:rFonts w:eastAsiaTheme="minorEastAsia"/>
          <w:color w:val="auto"/>
          <w:lang w:eastAsia="en-GB"/>
        </w:rPr>
        <w:tab/>
      </w:r>
      <w:r>
        <w:t>Introduction</w:t>
      </w:r>
      <w:r>
        <w:tab/>
      </w:r>
      <w:r>
        <w:fldChar w:fldCharType="begin"/>
      </w:r>
      <w:r>
        <w:instrText xml:space="preserve"> PAGEREF _Toc82183590 \h </w:instrText>
      </w:r>
      <w:r>
        <w:fldChar w:fldCharType="separate"/>
      </w:r>
      <w:r w:rsidR="00470009">
        <w:t>7</w:t>
      </w:r>
      <w:r>
        <w:fldChar w:fldCharType="end"/>
      </w:r>
    </w:p>
    <w:p w14:paraId="32048FA8" w14:textId="06C66A97" w:rsidR="00B50917" w:rsidRDefault="00B50917">
      <w:pPr>
        <w:pStyle w:val="TOC2"/>
        <w:rPr>
          <w:rFonts w:eastAsiaTheme="minorEastAsia"/>
          <w:color w:val="auto"/>
          <w:lang w:eastAsia="en-GB"/>
        </w:rPr>
      </w:pPr>
      <w:r w:rsidRPr="007A6380">
        <w:t>3.2.</w:t>
      </w:r>
      <w:r>
        <w:rPr>
          <w:rFonts w:eastAsiaTheme="minorEastAsia"/>
          <w:color w:val="auto"/>
          <w:lang w:eastAsia="en-GB"/>
        </w:rPr>
        <w:tab/>
      </w:r>
      <w:r>
        <w:t>Lesson plans</w:t>
      </w:r>
      <w:r>
        <w:tab/>
      </w:r>
      <w:r>
        <w:fldChar w:fldCharType="begin"/>
      </w:r>
      <w:r>
        <w:instrText xml:space="preserve"> PAGEREF _Toc82183591 \h </w:instrText>
      </w:r>
      <w:r>
        <w:fldChar w:fldCharType="separate"/>
      </w:r>
      <w:r w:rsidR="00470009">
        <w:t>7</w:t>
      </w:r>
      <w:r>
        <w:fldChar w:fldCharType="end"/>
      </w:r>
    </w:p>
    <w:p w14:paraId="7407E93C" w14:textId="1A8EEB40" w:rsidR="00B50917" w:rsidRDefault="00B50917">
      <w:pPr>
        <w:pStyle w:val="TOC2"/>
        <w:rPr>
          <w:rFonts w:eastAsiaTheme="minorEastAsia"/>
          <w:color w:val="auto"/>
          <w:lang w:eastAsia="en-GB"/>
        </w:rPr>
      </w:pPr>
      <w:r w:rsidRPr="007A6380">
        <w:t>3.3.</w:t>
      </w:r>
      <w:r>
        <w:rPr>
          <w:rFonts w:eastAsiaTheme="minorEastAsia"/>
          <w:color w:val="auto"/>
          <w:lang w:eastAsia="en-GB"/>
        </w:rPr>
        <w:tab/>
      </w:r>
      <w:r>
        <w:t>Subject outline</w:t>
      </w:r>
      <w:r>
        <w:tab/>
      </w:r>
      <w:r>
        <w:fldChar w:fldCharType="begin"/>
      </w:r>
      <w:r>
        <w:instrText xml:space="preserve"> PAGEREF _Toc82183592 \h </w:instrText>
      </w:r>
      <w:r>
        <w:fldChar w:fldCharType="separate"/>
      </w:r>
      <w:r w:rsidR="00470009">
        <w:t>7</w:t>
      </w:r>
      <w:r>
        <w:fldChar w:fldCharType="end"/>
      </w:r>
    </w:p>
    <w:p w14:paraId="6E8B8E64" w14:textId="782D558C" w:rsidR="00B50917" w:rsidRDefault="00B50917">
      <w:pPr>
        <w:pStyle w:val="TOC1"/>
        <w:rPr>
          <w:rFonts w:eastAsiaTheme="minorEastAsia"/>
          <w:b w:val="0"/>
          <w:caps w:val="0"/>
          <w:color w:val="auto"/>
          <w:lang w:eastAsia="en-GB"/>
        </w:rPr>
      </w:pPr>
      <w:r w:rsidRPr="007A6380">
        <w:t>4.</w:t>
      </w:r>
      <w:r>
        <w:rPr>
          <w:rFonts w:eastAsiaTheme="minorEastAsia"/>
          <w:b w:val="0"/>
          <w:caps w:val="0"/>
          <w:color w:val="auto"/>
          <w:lang w:eastAsia="en-GB"/>
        </w:rPr>
        <w:tab/>
      </w:r>
      <w:r w:rsidRPr="007A6380">
        <w:rPr>
          <w:caps w:val="0"/>
        </w:rPr>
        <w:t>PART C – GUIDELINES FOR FACILITATORS</w:t>
      </w:r>
      <w:r>
        <w:tab/>
      </w:r>
      <w:r>
        <w:fldChar w:fldCharType="begin"/>
      </w:r>
      <w:r>
        <w:instrText xml:space="preserve"> PAGEREF _Toc82183593 \h </w:instrText>
      </w:r>
      <w:r>
        <w:fldChar w:fldCharType="separate"/>
      </w:r>
      <w:r w:rsidR="00470009">
        <w:t>8</w:t>
      </w:r>
      <w:r>
        <w:fldChar w:fldCharType="end"/>
      </w:r>
    </w:p>
    <w:p w14:paraId="7AE28C3C" w14:textId="40472075" w:rsidR="00B50917" w:rsidRPr="00B2315A" w:rsidRDefault="00B50917">
      <w:pPr>
        <w:pStyle w:val="TOC2"/>
        <w:rPr>
          <w:rFonts w:eastAsiaTheme="minorEastAsia"/>
          <w:color w:val="auto"/>
          <w:lang w:val="fr-FR" w:eastAsia="en-GB"/>
        </w:rPr>
      </w:pPr>
      <w:r w:rsidRPr="00B2315A">
        <w:rPr>
          <w:lang w:val="fr-FR"/>
        </w:rPr>
        <w:t>4.1.</w:t>
      </w:r>
      <w:r w:rsidRPr="00B2315A">
        <w:rPr>
          <w:rFonts w:eastAsiaTheme="minorEastAsia"/>
          <w:color w:val="auto"/>
          <w:lang w:val="fr-FR" w:eastAsia="en-GB"/>
        </w:rPr>
        <w:tab/>
      </w:r>
      <w:r w:rsidRPr="00B2315A">
        <w:rPr>
          <w:lang w:val="fr-FR"/>
        </w:rPr>
        <w:t>Introduction</w:t>
      </w:r>
      <w:r w:rsidRPr="00B2315A">
        <w:rPr>
          <w:lang w:val="fr-FR"/>
        </w:rPr>
        <w:tab/>
      </w:r>
      <w:r>
        <w:fldChar w:fldCharType="begin"/>
      </w:r>
      <w:r w:rsidRPr="00B2315A">
        <w:rPr>
          <w:lang w:val="fr-FR"/>
        </w:rPr>
        <w:instrText xml:space="preserve"> PAGEREF _Toc82183594 \h </w:instrText>
      </w:r>
      <w:r>
        <w:fldChar w:fldCharType="separate"/>
      </w:r>
      <w:r w:rsidR="00470009" w:rsidRPr="00B2315A">
        <w:rPr>
          <w:lang w:val="fr-FR"/>
        </w:rPr>
        <w:t>8</w:t>
      </w:r>
      <w:r>
        <w:fldChar w:fldCharType="end"/>
      </w:r>
    </w:p>
    <w:p w14:paraId="602AC804" w14:textId="4FD1D68A" w:rsidR="00B50917" w:rsidRPr="00B2315A" w:rsidRDefault="00B50917">
      <w:pPr>
        <w:pStyle w:val="TOC2"/>
        <w:rPr>
          <w:rFonts w:eastAsiaTheme="minorEastAsia"/>
          <w:color w:val="auto"/>
          <w:lang w:val="fr-FR" w:eastAsia="en-GB"/>
        </w:rPr>
      </w:pPr>
      <w:r w:rsidRPr="00B2315A">
        <w:rPr>
          <w:lang w:val="fr-FR"/>
        </w:rPr>
        <w:t>4.2.</w:t>
      </w:r>
      <w:r w:rsidRPr="00B2315A">
        <w:rPr>
          <w:rFonts w:eastAsiaTheme="minorEastAsia"/>
          <w:color w:val="auto"/>
          <w:lang w:val="fr-FR" w:eastAsia="en-GB"/>
        </w:rPr>
        <w:tab/>
      </w:r>
      <w:r w:rsidRPr="00B2315A">
        <w:rPr>
          <w:lang w:val="fr-FR"/>
        </w:rPr>
        <w:t>Modular presentation</w:t>
      </w:r>
      <w:r w:rsidRPr="00B2315A">
        <w:rPr>
          <w:lang w:val="fr-FR"/>
        </w:rPr>
        <w:tab/>
      </w:r>
      <w:r>
        <w:fldChar w:fldCharType="begin"/>
      </w:r>
      <w:r w:rsidRPr="00B2315A">
        <w:rPr>
          <w:lang w:val="fr-FR"/>
        </w:rPr>
        <w:instrText xml:space="preserve"> PAGEREF _Toc82183595 \h </w:instrText>
      </w:r>
      <w:r>
        <w:fldChar w:fldCharType="separate"/>
      </w:r>
      <w:r w:rsidR="00470009" w:rsidRPr="00B2315A">
        <w:rPr>
          <w:lang w:val="fr-FR"/>
        </w:rPr>
        <w:t>8</w:t>
      </w:r>
      <w:r>
        <w:fldChar w:fldCharType="end"/>
      </w:r>
    </w:p>
    <w:p w14:paraId="644822C8" w14:textId="3311DD25" w:rsidR="00B50917" w:rsidRPr="00B2315A" w:rsidRDefault="00B50917">
      <w:pPr>
        <w:pStyle w:val="TOC2"/>
        <w:rPr>
          <w:rFonts w:eastAsiaTheme="minorEastAsia"/>
          <w:color w:val="auto"/>
          <w:lang w:val="fr-FR" w:eastAsia="en-GB"/>
        </w:rPr>
      </w:pPr>
      <w:r w:rsidRPr="00B2315A">
        <w:rPr>
          <w:lang w:val="fr-FR"/>
        </w:rPr>
        <w:t>4.3.</w:t>
      </w:r>
      <w:r w:rsidRPr="00B2315A">
        <w:rPr>
          <w:rFonts w:eastAsiaTheme="minorEastAsia"/>
          <w:color w:val="auto"/>
          <w:lang w:val="fr-FR" w:eastAsia="en-GB"/>
        </w:rPr>
        <w:tab/>
      </w:r>
      <w:r w:rsidRPr="00B2315A">
        <w:rPr>
          <w:lang w:val="fr-FR"/>
        </w:rPr>
        <w:t>Assessment</w:t>
      </w:r>
      <w:r w:rsidRPr="00B2315A">
        <w:rPr>
          <w:lang w:val="fr-FR"/>
        </w:rPr>
        <w:tab/>
      </w:r>
      <w:r>
        <w:fldChar w:fldCharType="begin"/>
      </w:r>
      <w:r w:rsidRPr="00B2315A">
        <w:rPr>
          <w:lang w:val="fr-FR"/>
        </w:rPr>
        <w:instrText xml:space="preserve"> PAGEREF _Toc82183596 \h </w:instrText>
      </w:r>
      <w:r>
        <w:fldChar w:fldCharType="separate"/>
      </w:r>
      <w:r w:rsidR="00470009" w:rsidRPr="00B2315A">
        <w:rPr>
          <w:lang w:val="fr-FR"/>
        </w:rPr>
        <w:t>8</w:t>
      </w:r>
      <w:r>
        <w:fldChar w:fldCharType="end"/>
      </w:r>
    </w:p>
    <w:p w14:paraId="3E6B50FC" w14:textId="566163EF" w:rsidR="00B50917" w:rsidRPr="00B2315A" w:rsidRDefault="00B50917">
      <w:pPr>
        <w:pStyle w:val="TOC2"/>
        <w:rPr>
          <w:rFonts w:eastAsiaTheme="minorEastAsia"/>
          <w:color w:val="auto"/>
          <w:lang w:val="fr-FR" w:eastAsia="en-GB"/>
        </w:rPr>
      </w:pPr>
      <w:r w:rsidRPr="00B2315A">
        <w:rPr>
          <w:lang w:val="fr-FR"/>
        </w:rPr>
        <w:t>4.4.</w:t>
      </w:r>
      <w:r w:rsidRPr="00B2315A">
        <w:rPr>
          <w:rFonts w:eastAsiaTheme="minorEastAsia"/>
          <w:color w:val="auto"/>
          <w:lang w:val="fr-FR" w:eastAsia="en-GB"/>
        </w:rPr>
        <w:tab/>
      </w:r>
      <w:r w:rsidRPr="00B2315A">
        <w:rPr>
          <w:lang w:val="fr-FR"/>
        </w:rPr>
        <w:t>Implementation</w:t>
      </w:r>
      <w:r w:rsidRPr="00B2315A">
        <w:rPr>
          <w:lang w:val="fr-FR"/>
        </w:rPr>
        <w:tab/>
      </w:r>
      <w:r>
        <w:fldChar w:fldCharType="begin"/>
      </w:r>
      <w:r w:rsidRPr="00B2315A">
        <w:rPr>
          <w:lang w:val="fr-FR"/>
        </w:rPr>
        <w:instrText xml:space="preserve"> PAGEREF _Toc82183597 \h </w:instrText>
      </w:r>
      <w:r>
        <w:fldChar w:fldCharType="separate"/>
      </w:r>
      <w:r w:rsidR="00470009" w:rsidRPr="00B2315A">
        <w:rPr>
          <w:lang w:val="fr-FR"/>
        </w:rPr>
        <w:t>9</w:t>
      </w:r>
      <w:r>
        <w:fldChar w:fldCharType="end"/>
      </w:r>
    </w:p>
    <w:p w14:paraId="360EB6D4" w14:textId="4AC6069E" w:rsidR="00B50917" w:rsidRPr="00B2315A" w:rsidRDefault="00B50917">
      <w:pPr>
        <w:pStyle w:val="TOC1"/>
        <w:rPr>
          <w:rFonts w:eastAsiaTheme="minorEastAsia"/>
          <w:b w:val="0"/>
          <w:caps w:val="0"/>
          <w:color w:val="auto"/>
          <w:lang w:val="fr-FR" w:eastAsia="en-GB"/>
        </w:rPr>
      </w:pPr>
      <w:r w:rsidRPr="00B2315A">
        <w:rPr>
          <w:lang w:val="fr-FR"/>
        </w:rPr>
        <w:t>5.</w:t>
      </w:r>
      <w:r w:rsidRPr="00B2315A">
        <w:rPr>
          <w:rFonts w:eastAsiaTheme="minorEastAsia"/>
          <w:b w:val="0"/>
          <w:caps w:val="0"/>
          <w:color w:val="auto"/>
          <w:lang w:val="fr-FR" w:eastAsia="en-GB"/>
        </w:rPr>
        <w:tab/>
      </w:r>
      <w:r w:rsidRPr="00B2315A">
        <w:rPr>
          <w:lang w:val="fr-FR"/>
        </w:rPr>
        <w:t xml:space="preserve">PART D – </w:t>
      </w:r>
      <w:r w:rsidRPr="00B2315A">
        <w:rPr>
          <w:caps w:val="0"/>
          <w:lang w:val="fr-FR"/>
        </w:rPr>
        <w:t>COURSE MODULES</w:t>
      </w:r>
      <w:r w:rsidRPr="00B2315A">
        <w:rPr>
          <w:lang w:val="fr-FR"/>
        </w:rPr>
        <w:tab/>
      </w:r>
      <w:r>
        <w:fldChar w:fldCharType="begin"/>
      </w:r>
      <w:r w:rsidRPr="00B2315A">
        <w:rPr>
          <w:lang w:val="fr-FR"/>
        </w:rPr>
        <w:instrText xml:space="preserve"> PAGEREF _Toc82183598 \h </w:instrText>
      </w:r>
      <w:r>
        <w:fldChar w:fldCharType="separate"/>
      </w:r>
      <w:r w:rsidR="00470009" w:rsidRPr="00B2315A">
        <w:rPr>
          <w:lang w:val="fr-FR"/>
        </w:rPr>
        <w:t>10</w:t>
      </w:r>
      <w:r>
        <w:fldChar w:fldCharType="end"/>
      </w:r>
    </w:p>
    <w:p w14:paraId="6D88B057" w14:textId="481696C2" w:rsidR="00B50917" w:rsidRPr="00B2315A" w:rsidRDefault="00B50917">
      <w:pPr>
        <w:pStyle w:val="TOC2"/>
        <w:rPr>
          <w:rFonts w:eastAsiaTheme="minorEastAsia"/>
          <w:color w:val="auto"/>
          <w:lang w:val="fr-FR" w:eastAsia="en-GB"/>
        </w:rPr>
      </w:pPr>
      <w:r w:rsidRPr="00B2315A">
        <w:rPr>
          <w:lang w:val="fr-FR" w:eastAsia="de-DE"/>
        </w:rPr>
        <w:t>5.1.</w:t>
      </w:r>
      <w:r w:rsidRPr="00B2315A">
        <w:rPr>
          <w:rFonts w:eastAsiaTheme="minorEastAsia"/>
          <w:color w:val="auto"/>
          <w:lang w:val="fr-FR" w:eastAsia="en-GB"/>
        </w:rPr>
        <w:tab/>
      </w:r>
      <w:r w:rsidRPr="00B2315A">
        <w:rPr>
          <w:lang w:val="fr-FR" w:eastAsia="de-DE"/>
        </w:rPr>
        <w:t>Course development</w:t>
      </w:r>
      <w:r w:rsidRPr="00B2315A">
        <w:rPr>
          <w:lang w:val="fr-FR"/>
        </w:rPr>
        <w:tab/>
      </w:r>
      <w:r>
        <w:fldChar w:fldCharType="begin"/>
      </w:r>
      <w:r w:rsidRPr="00B2315A">
        <w:rPr>
          <w:lang w:val="fr-FR"/>
        </w:rPr>
        <w:instrText xml:space="preserve"> PAGEREF _Toc82183599 \h </w:instrText>
      </w:r>
      <w:r>
        <w:fldChar w:fldCharType="separate"/>
      </w:r>
      <w:r w:rsidR="00470009" w:rsidRPr="00B2315A">
        <w:rPr>
          <w:lang w:val="fr-FR"/>
        </w:rPr>
        <w:t>13</w:t>
      </w:r>
      <w:r>
        <w:fldChar w:fldCharType="end"/>
      </w:r>
    </w:p>
    <w:p w14:paraId="2FE1E4D4" w14:textId="64D52013"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5.1.1.</w:t>
      </w:r>
      <w:r w:rsidRPr="00B2315A">
        <w:rPr>
          <w:rFonts w:eastAsiaTheme="minorEastAsia"/>
          <w:noProof/>
          <w:color w:val="auto"/>
          <w:sz w:val="22"/>
          <w:lang w:val="fr-FR" w:eastAsia="en-GB"/>
        </w:rPr>
        <w:tab/>
      </w:r>
      <w:r w:rsidRPr="00B2315A">
        <w:rPr>
          <w:noProof/>
          <w:lang w:val="fr-FR"/>
        </w:rPr>
        <w:t>Introduction</w:t>
      </w:r>
      <w:r w:rsidRPr="00B2315A">
        <w:rPr>
          <w:noProof/>
          <w:lang w:val="fr-FR"/>
        </w:rPr>
        <w:tab/>
      </w:r>
      <w:r>
        <w:rPr>
          <w:noProof/>
        </w:rPr>
        <w:fldChar w:fldCharType="begin"/>
      </w:r>
      <w:r w:rsidRPr="00B2315A">
        <w:rPr>
          <w:noProof/>
          <w:lang w:val="fr-FR"/>
        </w:rPr>
        <w:instrText xml:space="preserve"> PAGEREF _Toc82183600 \h </w:instrText>
      </w:r>
      <w:r>
        <w:rPr>
          <w:noProof/>
        </w:rPr>
      </w:r>
      <w:r>
        <w:rPr>
          <w:noProof/>
        </w:rPr>
        <w:fldChar w:fldCharType="separate"/>
      </w:r>
      <w:r w:rsidR="00470009" w:rsidRPr="00B2315A">
        <w:rPr>
          <w:noProof/>
          <w:lang w:val="fr-FR"/>
        </w:rPr>
        <w:t>13</w:t>
      </w:r>
      <w:r>
        <w:rPr>
          <w:noProof/>
        </w:rPr>
        <w:fldChar w:fldCharType="end"/>
      </w:r>
    </w:p>
    <w:p w14:paraId="08147029" w14:textId="2D3B5B47"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5.1.2.</w:t>
      </w:r>
      <w:r w:rsidRPr="00B2315A">
        <w:rPr>
          <w:rFonts w:eastAsiaTheme="minorEastAsia"/>
          <w:noProof/>
          <w:color w:val="auto"/>
          <w:sz w:val="22"/>
          <w:lang w:val="fr-FR" w:eastAsia="en-GB"/>
        </w:rPr>
        <w:tab/>
      </w:r>
      <w:r w:rsidRPr="00B2315A">
        <w:rPr>
          <w:noProof/>
          <w:lang w:val="fr-FR"/>
        </w:rPr>
        <w:t>Content</w:t>
      </w:r>
      <w:r w:rsidRPr="00B2315A">
        <w:rPr>
          <w:noProof/>
          <w:lang w:val="fr-FR"/>
        </w:rPr>
        <w:tab/>
      </w:r>
      <w:r>
        <w:rPr>
          <w:noProof/>
        </w:rPr>
        <w:fldChar w:fldCharType="begin"/>
      </w:r>
      <w:r w:rsidRPr="00B2315A">
        <w:rPr>
          <w:noProof/>
          <w:lang w:val="fr-FR"/>
        </w:rPr>
        <w:instrText xml:space="preserve"> PAGEREF _Toc82183601 \h </w:instrText>
      </w:r>
      <w:r>
        <w:rPr>
          <w:noProof/>
        </w:rPr>
      </w:r>
      <w:r>
        <w:rPr>
          <w:noProof/>
        </w:rPr>
        <w:fldChar w:fldCharType="separate"/>
      </w:r>
      <w:r w:rsidR="00470009" w:rsidRPr="00B2315A">
        <w:rPr>
          <w:noProof/>
          <w:lang w:val="fr-FR"/>
        </w:rPr>
        <w:t>13</w:t>
      </w:r>
      <w:r>
        <w:rPr>
          <w:noProof/>
        </w:rPr>
        <w:fldChar w:fldCharType="end"/>
      </w:r>
    </w:p>
    <w:p w14:paraId="131F91E4" w14:textId="25F46357" w:rsidR="00B50917" w:rsidRPr="00B2315A" w:rsidRDefault="00B50917">
      <w:pPr>
        <w:pStyle w:val="TOC2"/>
        <w:rPr>
          <w:rFonts w:eastAsiaTheme="minorEastAsia"/>
          <w:color w:val="auto"/>
          <w:lang w:val="fr-FR" w:eastAsia="en-GB"/>
        </w:rPr>
      </w:pPr>
      <w:r w:rsidRPr="00B2315A">
        <w:rPr>
          <w:lang w:val="fr-FR" w:eastAsia="de-DE"/>
        </w:rPr>
        <w:t>5.2.</w:t>
      </w:r>
      <w:r w:rsidRPr="00B2315A">
        <w:rPr>
          <w:rFonts w:eastAsiaTheme="minorEastAsia"/>
          <w:color w:val="auto"/>
          <w:lang w:val="fr-FR" w:eastAsia="en-GB"/>
        </w:rPr>
        <w:tab/>
      </w:r>
      <w:r w:rsidRPr="00B2315A">
        <w:rPr>
          <w:lang w:val="fr-FR" w:eastAsia="de-DE"/>
        </w:rPr>
        <w:t>Instructional techniques</w:t>
      </w:r>
      <w:r w:rsidRPr="00B2315A">
        <w:rPr>
          <w:lang w:val="fr-FR"/>
        </w:rPr>
        <w:tab/>
      </w:r>
      <w:r>
        <w:fldChar w:fldCharType="begin"/>
      </w:r>
      <w:r w:rsidRPr="00B2315A">
        <w:rPr>
          <w:lang w:val="fr-FR"/>
        </w:rPr>
        <w:instrText xml:space="preserve"> PAGEREF _Toc82183602 \h </w:instrText>
      </w:r>
      <w:r>
        <w:fldChar w:fldCharType="separate"/>
      </w:r>
      <w:r w:rsidR="00470009" w:rsidRPr="00B2315A">
        <w:rPr>
          <w:lang w:val="fr-FR"/>
        </w:rPr>
        <w:t>14</w:t>
      </w:r>
      <w:r>
        <w:fldChar w:fldCharType="end"/>
      </w:r>
    </w:p>
    <w:p w14:paraId="3D2C85C2" w14:textId="6178215C"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5.2.1.</w:t>
      </w:r>
      <w:r w:rsidRPr="00B2315A">
        <w:rPr>
          <w:rFonts w:eastAsiaTheme="minorEastAsia"/>
          <w:noProof/>
          <w:color w:val="auto"/>
          <w:sz w:val="22"/>
          <w:lang w:val="fr-FR" w:eastAsia="en-GB"/>
        </w:rPr>
        <w:tab/>
      </w:r>
      <w:r w:rsidRPr="00B2315A">
        <w:rPr>
          <w:noProof/>
          <w:lang w:val="fr-FR"/>
        </w:rPr>
        <w:t>Introduction</w:t>
      </w:r>
      <w:r w:rsidRPr="00B2315A">
        <w:rPr>
          <w:noProof/>
          <w:lang w:val="fr-FR"/>
        </w:rPr>
        <w:tab/>
      </w:r>
      <w:r>
        <w:rPr>
          <w:noProof/>
        </w:rPr>
        <w:fldChar w:fldCharType="begin"/>
      </w:r>
      <w:r w:rsidRPr="00B2315A">
        <w:rPr>
          <w:noProof/>
          <w:lang w:val="fr-FR"/>
        </w:rPr>
        <w:instrText xml:space="preserve"> PAGEREF _Toc82183603 \h </w:instrText>
      </w:r>
      <w:r>
        <w:rPr>
          <w:noProof/>
        </w:rPr>
      </w:r>
      <w:r>
        <w:rPr>
          <w:noProof/>
        </w:rPr>
        <w:fldChar w:fldCharType="separate"/>
      </w:r>
      <w:r w:rsidR="00470009" w:rsidRPr="00B2315A">
        <w:rPr>
          <w:noProof/>
          <w:lang w:val="fr-FR"/>
        </w:rPr>
        <w:t>14</w:t>
      </w:r>
      <w:r>
        <w:rPr>
          <w:noProof/>
        </w:rPr>
        <w:fldChar w:fldCharType="end"/>
      </w:r>
    </w:p>
    <w:p w14:paraId="70144A93" w14:textId="439B82DA"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5.2.2.</w:t>
      </w:r>
      <w:r w:rsidRPr="00B2315A">
        <w:rPr>
          <w:rFonts w:eastAsiaTheme="minorEastAsia"/>
          <w:noProof/>
          <w:color w:val="auto"/>
          <w:sz w:val="22"/>
          <w:lang w:val="fr-FR" w:eastAsia="en-GB"/>
        </w:rPr>
        <w:tab/>
      </w:r>
      <w:r w:rsidRPr="00B2315A">
        <w:rPr>
          <w:noProof/>
          <w:lang w:val="fr-FR"/>
        </w:rPr>
        <w:t>Content</w:t>
      </w:r>
      <w:r w:rsidRPr="00B2315A">
        <w:rPr>
          <w:noProof/>
          <w:lang w:val="fr-FR"/>
        </w:rPr>
        <w:tab/>
      </w:r>
      <w:r>
        <w:rPr>
          <w:noProof/>
        </w:rPr>
        <w:fldChar w:fldCharType="begin"/>
      </w:r>
      <w:r w:rsidRPr="00B2315A">
        <w:rPr>
          <w:noProof/>
          <w:lang w:val="fr-FR"/>
        </w:rPr>
        <w:instrText xml:space="preserve"> PAGEREF _Toc82183604 \h </w:instrText>
      </w:r>
      <w:r>
        <w:rPr>
          <w:noProof/>
        </w:rPr>
      </w:r>
      <w:r>
        <w:rPr>
          <w:noProof/>
        </w:rPr>
        <w:fldChar w:fldCharType="separate"/>
      </w:r>
      <w:r w:rsidR="00470009" w:rsidRPr="00B2315A">
        <w:rPr>
          <w:noProof/>
          <w:lang w:val="fr-FR"/>
        </w:rPr>
        <w:t>14</w:t>
      </w:r>
      <w:r>
        <w:rPr>
          <w:noProof/>
        </w:rPr>
        <w:fldChar w:fldCharType="end"/>
      </w:r>
    </w:p>
    <w:p w14:paraId="557DE735" w14:textId="1B942E89" w:rsidR="00B50917" w:rsidRPr="00B2315A" w:rsidRDefault="00B50917">
      <w:pPr>
        <w:pStyle w:val="TOC2"/>
        <w:rPr>
          <w:rFonts w:eastAsiaTheme="minorEastAsia"/>
          <w:color w:val="auto"/>
          <w:lang w:val="fr-FR" w:eastAsia="en-GB"/>
        </w:rPr>
      </w:pPr>
      <w:r w:rsidRPr="00B2315A">
        <w:rPr>
          <w:lang w:val="fr-FR" w:eastAsia="de-DE"/>
        </w:rPr>
        <w:t>5.3.</w:t>
      </w:r>
      <w:r w:rsidRPr="00B2315A">
        <w:rPr>
          <w:rFonts w:eastAsiaTheme="minorEastAsia"/>
          <w:color w:val="auto"/>
          <w:lang w:val="fr-FR" w:eastAsia="en-GB"/>
        </w:rPr>
        <w:tab/>
      </w:r>
      <w:r w:rsidRPr="00B2315A">
        <w:rPr>
          <w:lang w:val="fr-FR" w:eastAsia="de-DE"/>
        </w:rPr>
        <w:t>Communication</w:t>
      </w:r>
      <w:r w:rsidRPr="00B2315A">
        <w:rPr>
          <w:lang w:val="fr-FR"/>
        </w:rPr>
        <w:tab/>
      </w:r>
      <w:r>
        <w:fldChar w:fldCharType="begin"/>
      </w:r>
      <w:r w:rsidRPr="00B2315A">
        <w:rPr>
          <w:lang w:val="fr-FR"/>
        </w:rPr>
        <w:instrText xml:space="preserve"> PAGEREF _Toc82183605 \h </w:instrText>
      </w:r>
      <w:r>
        <w:fldChar w:fldCharType="separate"/>
      </w:r>
      <w:r w:rsidR="00470009" w:rsidRPr="00B2315A">
        <w:rPr>
          <w:lang w:val="fr-FR"/>
        </w:rPr>
        <w:t>14</w:t>
      </w:r>
      <w:r>
        <w:fldChar w:fldCharType="end"/>
      </w:r>
    </w:p>
    <w:p w14:paraId="5A1BB531" w14:textId="448F0BAE"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5.3.1.</w:t>
      </w:r>
      <w:r w:rsidRPr="00B2315A">
        <w:rPr>
          <w:rFonts w:eastAsiaTheme="minorEastAsia"/>
          <w:noProof/>
          <w:color w:val="auto"/>
          <w:sz w:val="22"/>
          <w:lang w:val="fr-FR" w:eastAsia="en-GB"/>
        </w:rPr>
        <w:tab/>
      </w:r>
      <w:r w:rsidRPr="00B2315A">
        <w:rPr>
          <w:noProof/>
          <w:lang w:val="fr-FR"/>
        </w:rPr>
        <w:t>Introduction</w:t>
      </w:r>
      <w:r w:rsidRPr="00B2315A">
        <w:rPr>
          <w:noProof/>
          <w:lang w:val="fr-FR"/>
        </w:rPr>
        <w:tab/>
      </w:r>
      <w:r>
        <w:rPr>
          <w:noProof/>
        </w:rPr>
        <w:fldChar w:fldCharType="begin"/>
      </w:r>
      <w:r w:rsidRPr="00B2315A">
        <w:rPr>
          <w:noProof/>
          <w:lang w:val="fr-FR"/>
        </w:rPr>
        <w:instrText xml:space="preserve"> PAGEREF _Toc82183606 \h </w:instrText>
      </w:r>
      <w:r>
        <w:rPr>
          <w:noProof/>
        </w:rPr>
      </w:r>
      <w:r>
        <w:rPr>
          <w:noProof/>
        </w:rPr>
        <w:fldChar w:fldCharType="separate"/>
      </w:r>
      <w:r w:rsidR="00470009" w:rsidRPr="00B2315A">
        <w:rPr>
          <w:noProof/>
          <w:lang w:val="fr-FR"/>
        </w:rPr>
        <w:t>14</w:t>
      </w:r>
      <w:r>
        <w:rPr>
          <w:noProof/>
        </w:rPr>
        <w:fldChar w:fldCharType="end"/>
      </w:r>
    </w:p>
    <w:p w14:paraId="740309F1" w14:textId="62768FE9"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5.3.2.</w:t>
      </w:r>
      <w:r w:rsidRPr="00B2315A">
        <w:rPr>
          <w:rFonts w:eastAsiaTheme="minorEastAsia"/>
          <w:noProof/>
          <w:color w:val="auto"/>
          <w:sz w:val="22"/>
          <w:lang w:val="fr-FR" w:eastAsia="en-GB"/>
        </w:rPr>
        <w:tab/>
      </w:r>
      <w:r w:rsidRPr="00B2315A">
        <w:rPr>
          <w:noProof/>
          <w:lang w:val="fr-FR"/>
        </w:rPr>
        <w:t>Content</w:t>
      </w:r>
      <w:r w:rsidRPr="00B2315A">
        <w:rPr>
          <w:noProof/>
          <w:lang w:val="fr-FR"/>
        </w:rPr>
        <w:tab/>
      </w:r>
      <w:r>
        <w:rPr>
          <w:noProof/>
        </w:rPr>
        <w:fldChar w:fldCharType="begin"/>
      </w:r>
      <w:r w:rsidRPr="00B2315A">
        <w:rPr>
          <w:noProof/>
          <w:lang w:val="fr-FR"/>
        </w:rPr>
        <w:instrText xml:space="preserve"> PAGEREF _Toc82183607 \h </w:instrText>
      </w:r>
      <w:r>
        <w:rPr>
          <w:noProof/>
        </w:rPr>
      </w:r>
      <w:r>
        <w:rPr>
          <w:noProof/>
        </w:rPr>
        <w:fldChar w:fldCharType="separate"/>
      </w:r>
      <w:r w:rsidR="00470009" w:rsidRPr="00B2315A">
        <w:rPr>
          <w:noProof/>
          <w:lang w:val="fr-FR"/>
        </w:rPr>
        <w:t>15</w:t>
      </w:r>
      <w:r>
        <w:rPr>
          <w:noProof/>
        </w:rPr>
        <w:fldChar w:fldCharType="end"/>
      </w:r>
    </w:p>
    <w:p w14:paraId="33A14708" w14:textId="1F486786" w:rsidR="00B50917" w:rsidRPr="00B2315A" w:rsidRDefault="00B50917">
      <w:pPr>
        <w:pStyle w:val="TOC2"/>
        <w:rPr>
          <w:rFonts w:eastAsiaTheme="minorEastAsia"/>
          <w:color w:val="auto"/>
          <w:lang w:val="fr-FR" w:eastAsia="en-GB"/>
        </w:rPr>
      </w:pPr>
      <w:r w:rsidRPr="00B2315A">
        <w:rPr>
          <w:lang w:val="fr-FR"/>
        </w:rPr>
        <w:t>5.4.</w:t>
      </w:r>
      <w:r w:rsidRPr="00B2315A">
        <w:rPr>
          <w:rFonts w:eastAsiaTheme="minorEastAsia"/>
          <w:color w:val="auto"/>
          <w:lang w:val="fr-FR" w:eastAsia="en-GB"/>
        </w:rPr>
        <w:tab/>
      </w:r>
      <w:r w:rsidRPr="00B2315A">
        <w:rPr>
          <w:lang w:val="fr-FR"/>
        </w:rPr>
        <w:t>Assessing performance</w:t>
      </w:r>
      <w:r w:rsidRPr="00B2315A">
        <w:rPr>
          <w:lang w:val="fr-FR"/>
        </w:rPr>
        <w:tab/>
      </w:r>
      <w:r>
        <w:fldChar w:fldCharType="begin"/>
      </w:r>
      <w:r w:rsidRPr="00B2315A">
        <w:rPr>
          <w:lang w:val="fr-FR"/>
        </w:rPr>
        <w:instrText xml:space="preserve"> PAGEREF _Toc82183608 \h </w:instrText>
      </w:r>
      <w:r>
        <w:fldChar w:fldCharType="separate"/>
      </w:r>
      <w:r w:rsidR="00470009" w:rsidRPr="00B2315A">
        <w:rPr>
          <w:lang w:val="fr-FR"/>
        </w:rPr>
        <w:t>15</w:t>
      </w:r>
      <w:r>
        <w:fldChar w:fldCharType="end"/>
      </w:r>
    </w:p>
    <w:p w14:paraId="4D2EC7B6" w14:textId="3449AC45"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5.4.1.</w:t>
      </w:r>
      <w:r w:rsidRPr="00B2315A">
        <w:rPr>
          <w:rFonts w:eastAsiaTheme="minorEastAsia"/>
          <w:noProof/>
          <w:color w:val="auto"/>
          <w:sz w:val="22"/>
          <w:lang w:val="fr-FR" w:eastAsia="en-GB"/>
        </w:rPr>
        <w:tab/>
      </w:r>
      <w:r w:rsidRPr="00B2315A">
        <w:rPr>
          <w:noProof/>
          <w:lang w:val="fr-FR"/>
        </w:rPr>
        <w:t>Introduction</w:t>
      </w:r>
      <w:r w:rsidRPr="00B2315A">
        <w:rPr>
          <w:noProof/>
          <w:lang w:val="fr-FR"/>
        </w:rPr>
        <w:tab/>
      </w:r>
      <w:r>
        <w:rPr>
          <w:noProof/>
        </w:rPr>
        <w:fldChar w:fldCharType="begin"/>
      </w:r>
      <w:r w:rsidRPr="00B2315A">
        <w:rPr>
          <w:noProof/>
          <w:lang w:val="fr-FR"/>
        </w:rPr>
        <w:instrText xml:space="preserve"> PAGEREF _Toc82183609 \h </w:instrText>
      </w:r>
      <w:r>
        <w:rPr>
          <w:noProof/>
        </w:rPr>
      </w:r>
      <w:r>
        <w:rPr>
          <w:noProof/>
        </w:rPr>
        <w:fldChar w:fldCharType="separate"/>
      </w:r>
      <w:r w:rsidR="00470009" w:rsidRPr="00B2315A">
        <w:rPr>
          <w:noProof/>
          <w:lang w:val="fr-FR"/>
        </w:rPr>
        <w:t>15</w:t>
      </w:r>
      <w:r>
        <w:rPr>
          <w:noProof/>
        </w:rPr>
        <w:fldChar w:fldCharType="end"/>
      </w:r>
    </w:p>
    <w:p w14:paraId="16B067BD" w14:textId="25AD7EB4"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5.4.2.</w:t>
      </w:r>
      <w:r w:rsidRPr="00B2315A">
        <w:rPr>
          <w:rFonts w:eastAsiaTheme="minorEastAsia"/>
          <w:noProof/>
          <w:color w:val="auto"/>
          <w:sz w:val="22"/>
          <w:lang w:val="fr-FR" w:eastAsia="en-GB"/>
        </w:rPr>
        <w:tab/>
      </w:r>
      <w:r w:rsidRPr="00B2315A">
        <w:rPr>
          <w:noProof/>
          <w:lang w:val="fr-FR"/>
        </w:rPr>
        <w:t>Content</w:t>
      </w:r>
      <w:r w:rsidRPr="00B2315A">
        <w:rPr>
          <w:noProof/>
          <w:lang w:val="fr-FR"/>
        </w:rPr>
        <w:tab/>
      </w:r>
      <w:r>
        <w:rPr>
          <w:noProof/>
        </w:rPr>
        <w:fldChar w:fldCharType="begin"/>
      </w:r>
      <w:r w:rsidRPr="00B2315A">
        <w:rPr>
          <w:noProof/>
          <w:lang w:val="fr-FR"/>
        </w:rPr>
        <w:instrText xml:space="preserve"> PAGEREF _Toc82183610 \h </w:instrText>
      </w:r>
      <w:r>
        <w:rPr>
          <w:noProof/>
        </w:rPr>
      </w:r>
      <w:r>
        <w:rPr>
          <w:noProof/>
        </w:rPr>
        <w:fldChar w:fldCharType="separate"/>
      </w:r>
      <w:r w:rsidR="00470009" w:rsidRPr="00B2315A">
        <w:rPr>
          <w:noProof/>
          <w:lang w:val="fr-FR"/>
        </w:rPr>
        <w:t>15</w:t>
      </w:r>
      <w:r>
        <w:rPr>
          <w:noProof/>
        </w:rPr>
        <w:fldChar w:fldCharType="end"/>
      </w:r>
    </w:p>
    <w:p w14:paraId="0888703E" w14:textId="0A4375FA" w:rsidR="00B50917" w:rsidRPr="00B2315A" w:rsidRDefault="00B50917">
      <w:pPr>
        <w:pStyle w:val="TOC2"/>
        <w:rPr>
          <w:rFonts w:eastAsiaTheme="minorEastAsia"/>
          <w:color w:val="auto"/>
          <w:lang w:val="fr-FR" w:eastAsia="en-GB"/>
        </w:rPr>
      </w:pPr>
      <w:r w:rsidRPr="00B2315A">
        <w:rPr>
          <w:lang w:val="fr-FR"/>
        </w:rPr>
        <w:t>5.5.</w:t>
      </w:r>
      <w:r w:rsidRPr="00B2315A">
        <w:rPr>
          <w:rFonts w:eastAsiaTheme="minorEastAsia"/>
          <w:color w:val="auto"/>
          <w:lang w:val="fr-FR" w:eastAsia="en-GB"/>
        </w:rPr>
        <w:tab/>
      </w:r>
      <w:r w:rsidRPr="00B2315A">
        <w:rPr>
          <w:lang w:val="fr-FR"/>
        </w:rPr>
        <w:t>Training management system</w:t>
      </w:r>
      <w:r w:rsidRPr="00B2315A">
        <w:rPr>
          <w:lang w:val="fr-FR"/>
        </w:rPr>
        <w:tab/>
      </w:r>
      <w:r>
        <w:fldChar w:fldCharType="begin"/>
      </w:r>
      <w:r w:rsidRPr="00B2315A">
        <w:rPr>
          <w:lang w:val="fr-FR"/>
        </w:rPr>
        <w:instrText xml:space="preserve"> PAGEREF _Toc82183611 \h </w:instrText>
      </w:r>
      <w:r>
        <w:fldChar w:fldCharType="separate"/>
      </w:r>
      <w:r w:rsidR="00470009" w:rsidRPr="00B2315A">
        <w:rPr>
          <w:lang w:val="fr-FR"/>
        </w:rPr>
        <w:t>15</w:t>
      </w:r>
      <w:r>
        <w:fldChar w:fldCharType="end"/>
      </w:r>
    </w:p>
    <w:p w14:paraId="75469EF0" w14:textId="1829FA29"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5.5.1.</w:t>
      </w:r>
      <w:r w:rsidRPr="00B2315A">
        <w:rPr>
          <w:rFonts w:eastAsiaTheme="minorEastAsia"/>
          <w:noProof/>
          <w:color w:val="auto"/>
          <w:sz w:val="22"/>
          <w:lang w:val="fr-FR" w:eastAsia="en-GB"/>
        </w:rPr>
        <w:tab/>
      </w:r>
      <w:r w:rsidRPr="00B2315A">
        <w:rPr>
          <w:noProof/>
          <w:lang w:val="fr-FR"/>
        </w:rPr>
        <w:t>Introduction</w:t>
      </w:r>
      <w:r w:rsidRPr="00B2315A">
        <w:rPr>
          <w:noProof/>
          <w:lang w:val="fr-FR"/>
        </w:rPr>
        <w:tab/>
      </w:r>
      <w:r>
        <w:rPr>
          <w:noProof/>
        </w:rPr>
        <w:fldChar w:fldCharType="begin"/>
      </w:r>
      <w:r w:rsidRPr="00B2315A">
        <w:rPr>
          <w:noProof/>
          <w:lang w:val="fr-FR"/>
        </w:rPr>
        <w:instrText xml:space="preserve"> PAGEREF _Toc82183612 \h </w:instrText>
      </w:r>
      <w:r>
        <w:rPr>
          <w:noProof/>
        </w:rPr>
      </w:r>
      <w:r>
        <w:rPr>
          <w:noProof/>
        </w:rPr>
        <w:fldChar w:fldCharType="separate"/>
      </w:r>
      <w:r w:rsidR="00470009" w:rsidRPr="00B2315A">
        <w:rPr>
          <w:noProof/>
          <w:lang w:val="fr-FR"/>
        </w:rPr>
        <w:t>15</w:t>
      </w:r>
      <w:r>
        <w:rPr>
          <w:noProof/>
        </w:rPr>
        <w:fldChar w:fldCharType="end"/>
      </w:r>
    </w:p>
    <w:p w14:paraId="314C41AB" w14:textId="3B343D0B" w:rsidR="00B50917" w:rsidRPr="00B2315A" w:rsidRDefault="00B50917">
      <w:pPr>
        <w:pStyle w:val="TOC3"/>
        <w:tabs>
          <w:tab w:val="left" w:pos="1134"/>
        </w:tabs>
        <w:rPr>
          <w:rFonts w:eastAsiaTheme="minorEastAsia"/>
          <w:noProof/>
          <w:color w:val="auto"/>
          <w:sz w:val="22"/>
          <w:lang w:val="fr-FR" w:eastAsia="en-GB"/>
        </w:rPr>
      </w:pPr>
      <w:r w:rsidRPr="00B2315A">
        <w:rPr>
          <w:noProof/>
          <w:lang w:val="fr-FR"/>
        </w:rPr>
        <w:t>5.5.2.</w:t>
      </w:r>
      <w:r w:rsidRPr="00B2315A">
        <w:rPr>
          <w:rFonts w:eastAsiaTheme="minorEastAsia"/>
          <w:noProof/>
          <w:color w:val="auto"/>
          <w:sz w:val="22"/>
          <w:lang w:val="fr-FR" w:eastAsia="en-GB"/>
        </w:rPr>
        <w:tab/>
      </w:r>
      <w:r w:rsidRPr="00B2315A">
        <w:rPr>
          <w:noProof/>
          <w:lang w:val="fr-FR"/>
        </w:rPr>
        <w:t>Content</w:t>
      </w:r>
      <w:r w:rsidRPr="00B2315A">
        <w:rPr>
          <w:noProof/>
          <w:lang w:val="fr-FR"/>
        </w:rPr>
        <w:tab/>
      </w:r>
      <w:r>
        <w:rPr>
          <w:noProof/>
        </w:rPr>
        <w:fldChar w:fldCharType="begin"/>
      </w:r>
      <w:r w:rsidRPr="00B2315A">
        <w:rPr>
          <w:noProof/>
          <w:lang w:val="fr-FR"/>
        </w:rPr>
        <w:instrText xml:space="preserve"> PAGEREF _Toc82183613 \h </w:instrText>
      </w:r>
      <w:r>
        <w:rPr>
          <w:noProof/>
        </w:rPr>
      </w:r>
      <w:r>
        <w:rPr>
          <w:noProof/>
        </w:rPr>
        <w:fldChar w:fldCharType="separate"/>
      </w:r>
      <w:r w:rsidR="00470009" w:rsidRPr="00B2315A">
        <w:rPr>
          <w:noProof/>
          <w:lang w:val="fr-FR"/>
        </w:rPr>
        <w:t>15</w:t>
      </w:r>
      <w:r>
        <w:rPr>
          <w:noProof/>
        </w:rPr>
        <w:fldChar w:fldCharType="end"/>
      </w:r>
    </w:p>
    <w:p w14:paraId="558006ED" w14:textId="26DC2578" w:rsidR="00B50917" w:rsidRPr="00B2315A" w:rsidRDefault="00B50917">
      <w:pPr>
        <w:pStyle w:val="TOC1"/>
        <w:rPr>
          <w:rFonts w:eastAsiaTheme="minorEastAsia"/>
          <w:b w:val="0"/>
          <w:caps w:val="0"/>
          <w:color w:val="auto"/>
          <w:lang w:val="fr-FR" w:eastAsia="en-GB"/>
        </w:rPr>
      </w:pPr>
      <w:r w:rsidRPr="00B2315A">
        <w:rPr>
          <w:lang w:val="fr-FR"/>
        </w:rPr>
        <w:t>6.</w:t>
      </w:r>
      <w:r w:rsidRPr="00B2315A">
        <w:rPr>
          <w:rFonts w:eastAsiaTheme="minorEastAsia"/>
          <w:b w:val="0"/>
          <w:caps w:val="0"/>
          <w:color w:val="auto"/>
          <w:lang w:val="fr-FR" w:eastAsia="en-GB"/>
        </w:rPr>
        <w:tab/>
      </w:r>
      <w:r w:rsidRPr="00B2315A">
        <w:rPr>
          <w:lang w:val="fr-FR"/>
        </w:rPr>
        <w:t>Definitions</w:t>
      </w:r>
      <w:r w:rsidRPr="00B2315A">
        <w:rPr>
          <w:lang w:val="fr-FR"/>
        </w:rPr>
        <w:tab/>
      </w:r>
      <w:r>
        <w:fldChar w:fldCharType="begin"/>
      </w:r>
      <w:r w:rsidRPr="00B2315A">
        <w:rPr>
          <w:lang w:val="fr-FR"/>
        </w:rPr>
        <w:instrText xml:space="preserve"> PAGEREF _Toc82183614 \h </w:instrText>
      </w:r>
      <w:r>
        <w:fldChar w:fldCharType="separate"/>
      </w:r>
      <w:r w:rsidR="00470009" w:rsidRPr="00B2315A">
        <w:rPr>
          <w:lang w:val="fr-FR"/>
        </w:rPr>
        <w:t>15</w:t>
      </w:r>
      <w:r>
        <w:fldChar w:fldCharType="end"/>
      </w:r>
    </w:p>
    <w:p w14:paraId="2B9688B7" w14:textId="289E211C" w:rsidR="00B50917" w:rsidRPr="00B2315A" w:rsidRDefault="00B50917">
      <w:pPr>
        <w:pStyle w:val="TOC1"/>
        <w:rPr>
          <w:rFonts w:eastAsiaTheme="minorEastAsia"/>
          <w:b w:val="0"/>
          <w:caps w:val="0"/>
          <w:color w:val="auto"/>
          <w:lang w:val="fr-FR" w:eastAsia="en-GB"/>
        </w:rPr>
      </w:pPr>
      <w:r w:rsidRPr="00B2315A">
        <w:rPr>
          <w:lang w:val="fr-FR"/>
        </w:rPr>
        <w:t>7.</w:t>
      </w:r>
      <w:r w:rsidRPr="00B2315A">
        <w:rPr>
          <w:rFonts w:eastAsiaTheme="minorEastAsia"/>
          <w:b w:val="0"/>
          <w:caps w:val="0"/>
          <w:color w:val="auto"/>
          <w:lang w:val="fr-FR" w:eastAsia="en-GB"/>
        </w:rPr>
        <w:tab/>
      </w:r>
      <w:r w:rsidRPr="00B2315A">
        <w:rPr>
          <w:lang w:val="fr-FR"/>
        </w:rPr>
        <w:t>Abbreviations</w:t>
      </w:r>
      <w:r w:rsidRPr="00B2315A">
        <w:rPr>
          <w:lang w:val="fr-FR"/>
        </w:rPr>
        <w:tab/>
      </w:r>
      <w:r>
        <w:fldChar w:fldCharType="begin"/>
      </w:r>
      <w:r w:rsidRPr="00B2315A">
        <w:rPr>
          <w:lang w:val="fr-FR"/>
        </w:rPr>
        <w:instrText xml:space="preserve"> PAGEREF _Toc82183617 \h </w:instrText>
      </w:r>
      <w:r>
        <w:fldChar w:fldCharType="separate"/>
      </w:r>
      <w:r w:rsidR="00470009" w:rsidRPr="00B2315A">
        <w:rPr>
          <w:lang w:val="fr-FR"/>
        </w:rPr>
        <w:t>16</w:t>
      </w:r>
      <w:r>
        <w:fldChar w:fldCharType="end"/>
      </w:r>
    </w:p>
    <w:p w14:paraId="4907AD6C" w14:textId="362770D2" w:rsidR="00B50917" w:rsidRPr="00B2315A" w:rsidRDefault="00B50917">
      <w:pPr>
        <w:pStyle w:val="TOC4"/>
        <w:rPr>
          <w:rFonts w:eastAsiaTheme="minorEastAsia"/>
          <w:b w:val="0"/>
          <w:caps w:val="0"/>
          <w:noProof/>
          <w:color w:val="auto"/>
          <w:lang w:val="fr-FR" w:eastAsia="en-GB"/>
        </w:rPr>
      </w:pPr>
      <w:r w:rsidRPr="00B2315A">
        <w:rPr>
          <w:noProof/>
          <w:u w:color="407EC9"/>
          <w:lang w:val="fr-FR"/>
        </w:rPr>
        <w:t>ANNEX A</w:t>
      </w:r>
      <w:r w:rsidRPr="00B2315A">
        <w:rPr>
          <w:rFonts w:eastAsiaTheme="minorEastAsia"/>
          <w:b w:val="0"/>
          <w:caps w:val="0"/>
          <w:noProof/>
          <w:color w:val="auto"/>
          <w:lang w:val="fr-FR" w:eastAsia="en-GB"/>
        </w:rPr>
        <w:tab/>
      </w:r>
      <w:r w:rsidRPr="00B2315A">
        <w:rPr>
          <w:caps w:val="0"/>
          <w:noProof/>
          <w:lang w:val="fr-FR"/>
        </w:rPr>
        <w:t>LESSON PLAN</w:t>
      </w:r>
      <w:r w:rsidRPr="00B2315A">
        <w:rPr>
          <w:noProof/>
          <w:lang w:val="fr-FR"/>
        </w:rPr>
        <w:tab/>
      </w:r>
      <w:r>
        <w:rPr>
          <w:noProof/>
        </w:rPr>
        <w:fldChar w:fldCharType="begin"/>
      </w:r>
      <w:r w:rsidRPr="00B2315A">
        <w:rPr>
          <w:noProof/>
          <w:lang w:val="fr-FR"/>
        </w:rPr>
        <w:instrText xml:space="preserve"> PAGEREF _Toc82183618 \h </w:instrText>
      </w:r>
      <w:r>
        <w:rPr>
          <w:noProof/>
        </w:rPr>
      </w:r>
      <w:r>
        <w:rPr>
          <w:noProof/>
        </w:rPr>
        <w:fldChar w:fldCharType="separate"/>
      </w:r>
      <w:r w:rsidR="00470009" w:rsidRPr="00B2315A">
        <w:rPr>
          <w:noProof/>
          <w:lang w:val="fr-FR"/>
        </w:rPr>
        <w:t>17</w:t>
      </w:r>
      <w:r>
        <w:rPr>
          <w:noProof/>
        </w:rPr>
        <w:fldChar w:fldCharType="end"/>
      </w:r>
    </w:p>
    <w:p w14:paraId="4694D303" w14:textId="3DB7236C" w:rsidR="00B50917" w:rsidRPr="00B2315A" w:rsidRDefault="00B50917">
      <w:pPr>
        <w:pStyle w:val="TOC4"/>
        <w:rPr>
          <w:rFonts w:eastAsiaTheme="minorEastAsia"/>
          <w:b w:val="0"/>
          <w:caps w:val="0"/>
          <w:noProof/>
          <w:color w:val="auto"/>
          <w:lang w:val="fr-FR" w:eastAsia="en-GB"/>
        </w:rPr>
      </w:pPr>
      <w:r w:rsidRPr="00B2315A">
        <w:rPr>
          <w:noProof/>
          <w:u w:color="407EC9"/>
          <w:lang w:val="fr-FR"/>
        </w:rPr>
        <w:t>ANNEX B</w:t>
      </w:r>
      <w:r w:rsidRPr="00B2315A">
        <w:rPr>
          <w:rFonts w:eastAsiaTheme="minorEastAsia"/>
          <w:b w:val="0"/>
          <w:caps w:val="0"/>
          <w:noProof/>
          <w:color w:val="auto"/>
          <w:lang w:val="fr-FR" w:eastAsia="en-GB"/>
        </w:rPr>
        <w:tab/>
      </w:r>
      <w:r w:rsidRPr="00B2315A">
        <w:rPr>
          <w:caps w:val="0"/>
          <w:noProof/>
          <w:lang w:val="fr-FR"/>
        </w:rPr>
        <w:t>TEACHING METHODS</w:t>
      </w:r>
      <w:r w:rsidRPr="00B2315A">
        <w:rPr>
          <w:noProof/>
          <w:lang w:val="fr-FR"/>
        </w:rPr>
        <w:tab/>
      </w:r>
      <w:r>
        <w:rPr>
          <w:noProof/>
        </w:rPr>
        <w:fldChar w:fldCharType="begin"/>
      </w:r>
      <w:r w:rsidRPr="00B2315A">
        <w:rPr>
          <w:noProof/>
          <w:lang w:val="fr-FR"/>
        </w:rPr>
        <w:instrText xml:space="preserve"> PAGEREF _Toc82183619 \h </w:instrText>
      </w:r>
      <w:r>
        <w:rPr>
          <w:noProof/>
        </w:rPr>
      </w:r>
      <w:r>
        <w:rPr>
          <w:noProof/>
        </w:rPr>
        <w:fldChar w:fldCharType="separate"/>
      </w:r>
      <w:r w:rsidR="00470009" w:rsidRPr="00B2315A">
        <w:rPr>
          <w:noProof/>
          <w:lang w:val="fr-FR"/>
        </w:rPr>
        <w:t>19</w:t>
      </w:r>
      <w:r>
        <w:rPr>
          <w:noProof/>
        </w:rPr>
        <w:fldChar w:fldCharType="end"/>
      </w:r>
    </w:p>
    <w:p w14:paraId="566FFE91" w14:textId="0C9E930A" w:rsidR="00B50917" w:rsidRDefault="00B50917">
      <w:pPr>
        <w:pStyle w:val="TOC4"/>
        <w:rPr>
          <w:rFonts w:eastAsiaTheme="minorEastAsia"/>
          <w:b w:val="0"/>
          <w:caps w:val="0"/>
          <w:noProof/>
          <w:color w:val="auto"/>
          <w:lang w:eastAsia="en-GB"/>
        </w:rPr>
      </w:pPr>
      <w:r w:rsidRPr="007A6380">
        <w:rPr>
          <w:noProof/>
          <w:u w:color="407EC9"/>
        </w:rPr>
        <w:t>ANNEX C</w:t>
      </w:r>
      <w:r>
        <w:rPr>
          <w:rFonts w:eastAsiaTheme="minorEastAsia"/>
          <w:b w:val="0"/>
          <w:caps w:val="0"/>
          <w:noProof/>
          <w:color w:val="auto"/>
          <w:lang w:eastAsia="en-GB"/>
        </w:rPr>
        <w:tab/>
      </w:r>
      <w:r w:rsidRPr="007A6380">
        <w:rPr>
          <w:caps w:val="0"/>
          <w:noProof/>
        </w:rPr>
        <w:t>DEFINITION OF VERBS</w:t>
      </w:r>
      <w:r>
        <w:rPr>
          <w:noProof/>
        </w:rPr>
        <w:tab/>
      </w:r>
      <w:r>
        <w:rPr>
          <w:noProof/>
        </w:rPr>
        <w:fldChar w:fldCharType="begin"/>
      </w:r>
      <w:r>
        <w:rPr>
          <w:noProof/>
        </w:rPr>
        <w:instrText xml:space="preserve"> PAGEREF _Toc82183620 \h </w:instrText>
      </w:r>
      <w:r>
        <w:rPr>
          <w:noProof/>
        </w:rPr>
      </w:r>
      <w:r>
        <w:rPr>
          <w:noProof/>
        </w:rPr>
        <w:fldChar w:fldCharType="separate"/>
      </w:r>
      <w:r w:rsidR="00470009">
        <w:rPr>
          <w:noProof/>
        </w:rPr>
        <w:t>20</w:t>
      </w:r>
      <w:r>
        <w:rPr>
          <w:noProof/>
        </w:rPr>
        <w:fldChar w:fldCharType="end"/>
      </w:r>
    </w:p>
    <w:p w14:paraId="2185F0C5" w14:textId="3557D8E0" w:rsidR="00B50917" w:rsidRDefault="00B50917">
      <w:pPr>
        <w:pStyle w:val="TOC4"/>
        <w:rPr>
          <w:rFonts w:eastAsiaTheme="minorEastAsia"/>
          <w:b w:val="0"/>
          <w:caps w:val="0"/>
          <w:noProof/>
          <w:color w:val="auto"/>
          <w:lang w:eastAsia="en-GB"/>
        </w:rPr>
      </w:pPr>
      <w:r w:rsidRPr="007A6380">
        <w:rPr>
          <w:noProof/>
          <w:u w:color="407EC9"/>
        </w:rPr>
        <w:t>ANNEX D</w:t>
      </w:r>
      <w:r>
        <w:rPr>
          <w:rFonts w:eastAsiaTheme="minorEastAsia"/>
          <w:b w:val="0"/>
          <w:caps w:val="0"/>
          <w:noProof/>
          <w:color w:val="auto"/>
          <w:lang w:eastAsia="en-GB"/>
        </w:rPr>
        <w:tab/>
      </w:r>
      <w:r w:rsidRPr="007A6380">
        <w:rPr>
          <w:caps w:val="0"/>
          <w:noProof/>
        </w:rPr>
        <w:t>DEBRIEFING PROCESS</w:t>
      </w:r>
      <w:r>
        <w:rPr>
          <w:noProof/>
        </w:rPr>
        <w:tab/>
      </w:r>
      <w:r>
        <w:rPr>
          <w:noProof/>
        </w:rPr>
        <w:fldChar w:fldCharType="begin"/>
      </w:r>
      <w:r>
        <w:rPr>
          <w:noProof/>
        </w:rPr>
        <w:instrText xml:space="preserve"> PAGEREF _Toc82183621 \h </w:instrText>
      </w:r>
      <w:r>
        <w:rPr>
          <w:noProof/>
        </w:rPr>
      </w:r>
      <w:r>
        <w:rPr>
          <w:noProof/>
        </w:rPr>
        <w:fldChar w:fldCharType="separate"/>
      </w:r>
      <w:r w:rsidR="00470009">
        <w:rPr>
          <w:noProof/>
        </w:rPr>
        <w:t>24</w:t>
      </w:r>
      <w:r>
        <w:rPr>
          <w:noProof/>
        </w:rPr>
        <w:fldChar w:fldCharType="end"/>
      </w:r>
    </w:p>
    <w:p w14:paraId="2A728538" w14:textId="42D74B91" w:rsidR="00B50917" w:rsidRDefault="00B50917">
      <w:pPr>
        <w:pStyle w:val="TOC4"/>
        <w:rPr>
          <w:rFonts w:eastAsiaTheme="minorEastAsia"/>
          <w:b w:val="0"/>
          <w:caps w:val="0"/>
          <w:noProof/>
          <w:color w:val="auto"/>
          <w:lang w:eastAsia="en-GB"/>
        </w:rPr>
      </w:pPr>
      <w:r w:rsidRPr="007A6380">
        <w:rPr>
          <w:noProof/>
          <w:u w:color="407EC9"/>
        </w:rPr>
        <w:lastRenderedPageBreak/>
        <w:t>ANNEX E</w:t>
      </w:r>
      <w:r>
        <w:rPr>
          <w:rFonts w:eastAsiaTheme="minorEastAsia"/>
          <w:b w:val="0"/>
          <w:caps w:val="0"/>
          <w:noProof/>
          <w:color w:val="auto"/>
          <w:lang w:eastAsia="en-GB"/>
        </w:rPr>
        <w:tab/>
      </w:r>
      <w:r w:rsidRPr="007A6380">
        <w:rPr>
          <w:caps w:val="0"/>
          <w:noProof/>
        </w:rPr>
        <w:t>PRINCIPLES OF FEEDBACK</w:t>
      </w:r>
      <w:r>
        <w:rPr>
          <w:noProof/>
        </w:rPr>
        <w:tab/>
      </w:r>
      <w:r>
        <w:rPr>
          <w:noProof/>
        </w:rPr>
        <w:fldChar w:fldCharType="begin"/>
      </w:r>
      <w:r>
        <w:rPr>
          <w:noProof/>
        </w:rPr>
        <w:instrText xml:space="preserve"> PAGEREF _Toc82183622 \h </w:instrText>
      </w:r>
      <w:r>
        <w:rPr>
          <w:noProof/>
        </w:rPr>
      </w:r>
      <w:r>
        <w:rPr>
          <w:noProof/>
        </w:rPr>
        <w:fldChar w:fldCharType="separate"/>
      </w:r>
      <w:r w:rsidR="00470009">
        <w:rPr>
          <w:noProof/>
        </w:rPr>
        <w:t>26</w:t>
      </w:r>
      <w:r>
        <w:rPr>
          <w:noProof/>
        </w:rPr>
        <w:fldChar w:fldCharType="end"/>
      </w:r>
    </w:p>
    <w:p w14:paraId="66194D0F" w14:textId="1C8B8F5A" w:rsidR="004011FD" w:rsidRPr="000913A9" w:rsidRDefault="004A4EC4" w:rsidP="004011FD">
      <w:r w:rsidRPr="000913A9">
        <w:rPr>
          <w:rFonts w:eastAsia="Times New Roman" w:cs="Times New Roman"/>
          <w:b/>
          <w:color w:val="00558C" w:themeColor="accent1"/>
          <w:sz w:val="22"/>
          <w:szCs w:val="20"/>
        </w:rPr>
        <w:fldChar w:fldCharType="end"/>
      </w:r>
    </w:p>
    <w:p w14:paraId="161A247E" w14:textId="7E1EF55D" w:rsidR="00161325" w:rsidRPr="000913A9" w:rsidRDefault="00161325" w:rsidP="00923B4D">
      <w:pPr>
        <w:pStyle w:val="BodyText"/>
      </w:pPr>
    </w:p>
    <w:p w14:paraId="0F293C95" w14:textId="44E0E14A" w:rsidR="00994D97" w:rsidRPr="000913A9" w:rsidRDefault="00994D97" w:rsidP="00C9558A">
      <w:pPr>
        <w:pStyle w:val="ListofFigures"/>
      </w:pPr>
      <w:r w:rsidRPr="000913A9">
        <w:t>List of Figures</w:t>
      </w:r>
    </w:p>
    <w:p w14:paraId="3BA6437A" w14:textId="119DB3DC" w:rsidR="00FC6F0E" w:rsidRDefault="00923B4D">
      <w:pPr>
        <w:pStyle w:val="TableofFigures"/>
        <w:rPr>
          <w:rFonts w:eastAsiaTheme="minorEastAsia"/>
          <w:i w:val="0"/>
          <w:noProof/>
          <w:sz w:val="24"/>
          <w:szCs w:val="24"/>
          <w:lang w:val="en-US"/>
        </w:rPr>
      </w:pPr>
      <w:r w:rsidRPr="000913A9">
        <w:fldChar w:fldCharType="begin"/>
      </w:r>
      <w:r w:rsidRPr="000913A9">
        <w:instrText xml:space="preserve"> TOC \t "Figure caption" \c </w:instrText>
      </w:r>
      <w:r w:rsidRPr="000913A9">
        <w:fldChar w:fldCharType="separate"/>
      </w:r>
      <w:r w:rsidR="00FC6F0E">
        <w:rPr>
          <w:noProof/>
        </w:rPr>
        <w:t>Figure 1</w:t>
      </w:r>
      <w:r w:rsidR="00FC6F0E">
        <w:rPr>
          <w:rFonts w:eastAsiaTheme="minorEastAsia"/>
          <w:i w:val="0"/>
          <w:noProof/>
          <w:sz w:val="24"/>
          <w:szCs w:val="24"/>
          <w:lang w:val="en-US"/>
        </w:rPr>
        <w:tab/>
      </w:r>
      <w:r w:rsidR="00FC6F0E">
        <w:rPr>
          <w:noProof/>
        </w:rPr>
        <w:t>Gap analysis</w:t>
      </w:r>
      <w:r w:rsidR="00FC6F0E">
        <w:rPr>
          <w:noProof/>
        </w:rPr>
        <w:tab/>
      </w:r>
      <w:r w:rsidR="00FC6F0E">
        <w:rPr>
          <w:noProof/>
        </w:rPr>
        <w:fldChar w:fldCharType="begin"/>
      </w:r>
      <w:r w:rsidR="00FC6F0E">
        <w:rPr>
          <w:noProof/>
        </w:rPr>
        <w:instrText xml:space="preserve"> PAGEREF _Toc452275085 \h </w:instrText>
      </w:r>
      <w:r w:rsidR="00FC6F0E">
        <w:rPr>
          <w:noProof/>
        </w:rPr>
      </w:r>
      <w:r w:rsidR="00FC6F0E">
        <w:rPr>
          <w:noProof/>
        </w:rPr>
        <w:fldChar w:fldCharType="separate"/>
      </w:r>
      <w:r w:rsidR="00470009">
        <w:rPr>
          <w:noProof/>
        </w:rPr>
        <w:t>7</w:t>
      </w:r>
      <w:r w:rsidR="00FC6F0E">
        <w:rPr>
          <w:noProof/>
        </w:rPr>
        <w:fldChar w:fldCharType="end"/>
      </w:r>
    </w:p>
    <w:p w14:paraId="74776719" w14:textId="10CE8793" w:rsidR="00FC6F0E" w:rsidRDefault="00FC6F0E">
      <w:pPr>
        <w:pStyle w:val="TableofFigures"/>
        <w:rPr>
          <w:rFonts w:eastAsiaTheme="minorEastAsia"/>
          <w:i w:val="0"/>
          <w:noProof/>
          <w:sz w:val="24"/>
          <w:szCs w:val="24"/>
          <w:lang w:val="en-US"/>
        </w:rPr>
      </w:pPr>
      <w:r>
        <w:rPr>
          <w:noProof/>
        </w:rPr>
        <w:t>Figure 2</w:t>
      </w:r>
      <w:r>
        <w:rPr>
          <w:rFonts w:eastAsiaTheme="minorEastAsia"/>
          <w:i w:val="0"/>
          <w:noProof/>
          <w:sz w:val="24"/>
          <w:szCs w:val="24"/>
          <w:lang w:val="en-US"/>
        </w:rPr>
        <w:tab/>
      </w:r>
      <w:r>
        <w:rPr>
          <w:noProof/>
        </w:rPr>
        <w:t>Levels of cognitive learning</w:t>
      </w:r>
      <w:r>
        <w:rPr>
          <w:noProof/>
        </w:rPr>
        <w:tab/>
      </w:r>
      <w:r>
        <w:rPr>
          <w:noProof/>
        </w:rPr>
        <w:fldChar w:fldCharType="begin"/>
      </w:r>
      <w:r>
        <w:rPr>
          <w:noProof/>
        </w:rPr>
        <w:instrText xml:space="preserve"> PAGEREF _Toc452275086 \h </w:instrText>
      </w:r>
      <w:r>
        <w:rPr>
          <w:noProof/>
        </w:rPr>
      </w:r>
      <w:r>
        <w:rPr>
          <w:noProof/>
        </w:rPr>
        <w:fldChar w:fldCharType="separate"/>
      </w:r>
      <w:r w:rsidR="00470009">
        <w:rPr>
          <w:noProof/>
        </w:rPr>
        <w:t>8</w:t>
      </w:r>
      <w:r>
        <w:rPr>
          <w:noProof/>
        </w:rPr>
        <w:fldChar w:fldCharType="end"/>
      </w:r>
    </w:p>
    <w:p w14:paraId="23BB2ABC" w14:textId="05408323" w:rsidR="00FC6F0E" w:rsidRDefault="00FC6F0E">
      <w:pPr>
        <w:pStyle w:val="TableofFigures"/>
        <w:rPr>
          <w:rFonts w:eastAsiaTheme="minorEastAsia"/>
          <w:i w:val="0"/>
          <w:noProof/>
          <w:sz w:val="24"/>
          <w:szCs w:val="24"/>
          <w:lang w:val="en-US"/>
        </w:rPr>
      </w:pPr>
      <w:r>
        <w:rPr>
          <w:noProof/>
        </w:rPr>
        <w:t>Figure 3</w:t>
      </w:r>
      <w:r>
        <w:rPr>
          <w:rFonts w:eastAsiaTheme="minorEastAsia"/>
          <w:i w:val="0"/>
          <w:noProof/>
          <w:sz w:val="24"/>
          <w:szCs w:val="24"/>
          <w:lang w:val="en-US"/>
        </w:rPr>
        <w:tab/>
      </w:r>
      <w:r>
        <w:rPr>
          <w:noProof/>
        </w:rPr>
        <w:t>Competences</w:t>
      </w:r>
      <w:r>
        <w:rPr>
          <w:noProof/>
        </w:rPr>
        <w:tab/>
      </w:r>
      <w:r>
        <w:rPr>
          <w:noProof/>
        </w:rPr>
        <w:fldChar w:fldCharType="begin"/>
      </w:r>
      <w:r>
        <w:rPr>
          <w:noProof/>
        </w:rPr>
        <w:instrText xml:space="preserve"> PAGEREF _Toc452275087 \h </w:instrText>
      </w:r>
      <w:r>
        <w:rPr>
          <w:noProof/>
        </w:rPr>
      </w:r>
      <w:r>
        <w:rPr>
          <w:noProof/>
        </w:rPr>
        <w:fldChar w:fldCharType="separate"/>
      </w:r>
      <w:r w:rsidR="00470009">
        <w:rPr>
          <w:noProof/>
        </w:rPr>
        <w:t>13</w:t>
      </w:r>
      <w:r>
        <w:rPr>
          <w:noProof/>
        </w:rPr>
        <w:fldChar w:fldCharType="end"/>
      </w:r>
    </w:p>
    <w:p w14:paraId="2EE0F9E2" w14:textId="195A23A2" w:rsidR="005E4659" w:rsidRPr="000913A9" w:rsidRDefault="00923B4D" w:rsidP="000F58ED">
      <w:pPr>
        <w:pStyle w:val="TableofFigures"/>
      </w:pPr>
      <w:r w:rsidRPr="000913A9">
        <w:fldChar w:fldCharType="end"/>
      </w:r>
    </w:p>
    <w:p w14:paraId="4397F051" w14:textId="77777777" w:rsidR="00EB6F3C" w:rsidRPr="000913A9" w:rsidRDefault="00EB6F3C" w:rsidP="003274DB"/>
    <w:p w14:paraId="3D30231C" w14:textId="77777777" w:rsidR="00790277" w:rsidRPr="000913A9" w:rsidRDefault="00790277" w:rsidP="003274DB">
      <w:pPr>
        <w:sectPr w:rsidR="00790277" w:rsidRPr="000913A9" w:rsidSect="00C716E5">
          <w:headerReference w:type="default" r:id="rId18"/>
          <w:headerReference w:type="first" r:id="rId19"/>
          <w:footerReference w:type="first" r:id="rId20"/>
          <w:pgSz w:w="11906" w:h="16838" w:code="9"/>
          <w:pgMar w:top="567" w:right="794" w:bottom="567" w:left="907" w:header="850" w:footer="567" w:gutter="0"/>
          <w:cols w:space="708"/>
          <w:titlePg/>
          <w:docGrid w:linePitch="360"/>
        </w:sectPr>
      </w:pPr>
    </w:p>
    <w:p w14:paraId="797AEACC" w14:textId="1C915D0E" w:rsidR="004944C8" w:rsidRPr="000913A9" w:rsidRDefault="001371C7" w:rsidP="00DE2814">
      <w:pPr>
        <w:pStyle w:val="Heading1"/>
      </w:pPr>
      <w:bookmarkStart w:id="1" w:name="_Toc82183582"/>
      <w:r w:rsidRPr="000913A9">
        <w:lastRenderedPageBreak/>
        <w:t>FOREWORD</w:t>
      </w:r>
      <w:bookmarkEnd w:id="1"/>
    </w:p>
    <w:p w14:paraId="7B8E9F9F" w14:textId="77777777" w:rsidR="004944C8" w:rsidRPr="000913A9" w:rsidRDefault="004944C8" w:rsidP="004944C8">
      <w:pPr>
        <w:pStyle w:val="Heading1separatationline"/>
      </w:pPr>
    </w:p>
    <w:p w14:paraId="591C5FF1" w14:textId="06616D57" w:rsidR="00647BDB" w:rsidRPr="000913A9" w:rsidRDefault="00647BDB" w:rsidP="00647BDB">
      <w:pPr>
        <w:pStyle w:val="BodyText"/>
      </w:pPr>
      <w:r w:rsidRPr="000913A9">
        <w:t xml:space="preserve">Competent and/or VTS authorities are encouraged to adopt this Guideline, in conjunction with IALA Recommendation </w:t>
      </w:r>
      <w:r w:rsidR="001A47CD" w:rsidRPr="007F3ED5">
        <w:rPr>
          <w:i/>
          <w:iCs/>
        </w:rPr>
        <w:t>R0103 (</w:t>
      </w:r>
      <w:r w:rsidRPr="007F3ED5">
        <w:rPr>
          <w:i/>
          <w:iCs/>
        </w:rPr>
        <w:t>V-103</w:t>
      </w:r>
      <w:r w:rsidR="001A47CD" w:rsidRPr="007F3ED5">
        <w:rPr>
          <w:i/>
          <w:iCs/>
        </w:rPr>
        <w:t>)</w:t>
      </w:r>
      <w:r w:rsidRPr="000913A9">
        <w:t xml:space="preserve"> and associated model courses as the basis for mandatory training in a manner consistent with their domestic legal framework.</w:t>
      </w:r>
    </w:p>
    <w:p w14:paraId="309994B1" w14:textId="29AE9E41" w:rsidR="00647BDB" w:rsidRPr="000913A9" w:rsidRDefault="00647BDB" w:rsidP="00647BDB">
      <w:pPr>
        <w:pStyle w:val="BodyText"/>
        <w:rPr>
          <w:shd w:val="clear" w:color="auto" w:fill="FFFA83"/>
        </w:rPr>
      </w:pPr>
      <w:r w:rsidRPr="000913A9">
        <w:t xml:space="preserve">The International Association of Marine Aids to Navigation and Lighthouse Authorities (IALA) has been associated with </w:t>
      </w:r>
      <w:r w:rsidR="0008420C">
        <w:t>v</w:t>
      </w:r>
      <w:r w:rsidRPr="000913A9">
        <w:t xml:space="preserve">essel </w:t>
      </w:r>
      <w:r w:rsidR="0008420C">
        <w:t>t</w:t>
      </w:r>
      <w:r w:rsidRPr="000913A9">
        <w:t xml:space="preserve">raffic </w:t>
      </w:r>
      <w:r w:rsidR="0008420C">
        <w:t>s</w:t>
      </w:r>
      <w:r w:rsidRPr="000913A9">
        <w:t>ervices</w:t>
      </w:r>
      <w:r w:rsidR="00DA5274">
        <w:t xml:space="preserve"> (VTS)</w:t>
      </w:r>
      <w:r w:rsidRPr="000913A9">
        <w:t xml:space="preserve"> since 1955 and recogn</w:t>
      </w:r>
      <w:r w:rsidR="0008420C">
        <w:t>ize</w:t>
      </w:r>
      <w:r w:rsidRPr="000913A9">
        <w:t xml:space="preserve">s the importance of human resources to the development of efficient </w:t>
      </w:r>
      <w:r w:rsidR="0008420C">
        <w:t>v</w:t>
      </w:r>
      <w:r w:rsidRPr="000913A9">
        <w:t xml:space="preserve">essel </w:t>
      </w:r>
      <w:r w:rsidR="0008420C">
        <w:t>t</w:t>
      </w:r>
      <w:r w:rsidRPr="000913A9">
        <w:t xml:space="preserve">raffic </w:t>
      </w:r>
      <w:r w:rsidR="0008420C">
        <w:t>s</w:t>
      </w:r>
      <w:r w:rsidRPr="000913A9">
        <w:t>ervices worldwide.</w:t>
      </w:r>
    </w:p>
    <w:p w14:paraId="44D8A903" w14:textId="6CDD4512" w:rsidR="00647BDB" w:rsidRPr="007F3ED5" w:rsidRDefault="00647BDB" w:rsidP="00647BDB">
      <w:pPr>
        <w:pStyle w:val="BodyText"/>
        <w:rPr>
          <w:i/>
          <w:iCs/>
        </w:rPr>
      </w:pPr>
      <w:r w:rsidRPr="000913A9">
        <w:t xml:space="preserve">Taking into account the </w:t>
      </w:r>
      <w:r w:rsidRPr="007F3ED5">
        <w:rPr>
          <w:i/>
          <w:iCs/>
        </w:rPr>
        <w:t>International Convention on Standards of Training, Certification and Watchkeeping of Seafarers, 1978, as amended in 1995 (STCW Convention</w:t>
      </w:r>
      <w:r w:rsidRPr="000913A9">
        <w:t xml:space="preserve">) and the adoption of Resolution 10, IALA adopted the revised Standards of Training and Certification of VTS Personnel contained within Recommendation </w:t>
      </w:r>
      <w:r w:rsidR="001A47CD" w:rsidRPr="007F3ED5">
        <w:rPr>
          <w:i/>
          <w:iCs/>
        </w:rPr>
        <w:t>R0103 (</w:t>
      </w:r>
      <w:r w:rsidRPr="007F3ED5">
        <w:rPr>
          <w:i/>
          <w:iCs/>
        </w:rPr>
        <w:t>V</w:t>
      </w:r>
      <w:r w:rsidR="00F02641" w:rsidRPr="007F3ED5">
        <w:rPr>
          <w:i/>
          <w:iCs/>
        </w:rPr>
        <w:t>-</w:t>
      </w:r>
      <w:r w:rsidRPr="007F3ED5">
        <w:rPr>
          <w:i/>
          <w:iCs/>
        </w:rPr>
        <w:t>103</w:t>
      </w:r>
      <w:r w:rsidR="001A47CD" w:rsidRPr="007F3ED5">
        <w:rPr>
          <w:i/>
          <w:iCs/>
        </w:rPr>
        <w:t>)</w:t>
      </w:r>
      <w:r w:rsidRPr="007F3ED5">
        <w:rPr>
          <w:i/>
          <w:iCs/>
        </w:rPr>
        <w:t>.</w:t>
      </w:r>
    </w:p>
    <w:p w14:paraId="46D8B6B9" w14:textId="77777777" w:rsidR="00647BDB" w:rsidRPr="000913A9" w:rsidRDefault="00647BDB" w:rsidP="00647BDB">
      <w:pPr>
        <w:pStyle w:val="BodyText"/>
      </w:pPr>
      <w:r w:rsidRPr="000913A9">
        <w:t>The model courses subsequently developed by IALA for VTS Personnel are:</w:t>
      </w:r>
    </w:p>
    <w:p w14:paraId="02E6C0DC" w14:textId="08C5382A" w:rsidR="00647BDB" w:rsidRPr="000913A9" w:rsidRDefault="00647BDB" w:rsidP="00647BDB">
      <w:pPr>
        <w:pStyle w:val="List1"/>
      </w:pPr>
      <w:r w:rsidRPr="000913A9">
        <w:t xml:space="preserve">Model Course </w:t>
      </w:r>
      <w:r w:rsidR="001A47CD" w:rsidRPr="007F3ED5">
        <w:rPr>
          <w:i/>
          <w:iCs/>
        </w:rPr>
        <w:t>C0103-1 (</w:t>
      </w:r>
      <w:r w:rsidRPr="007F3ED5">
        <w:rPr>
          <w:i/>
          <w:iCs/>
        </w:rPr>
        <w:t>V-103/1</w:t>
      </w:r>
      <w:r w:rsidR="001A47CD" w:rsidRPr="007F3ED5">
        <w:rPr>
          <w:i/>
          <w:iCs/>
        </w:rPr>
        <w:t>)</w:t>
      </w:r>
      <w:r w:rsidRPr="007F3ED5">
        <w:rPr>
          <w:i/>
          <w:iCs/>
        </w:rPr>
        <w:t xml:space="preserve"> - VTS Operators</w:t>
      </w:r>
      <w:r w:rsidR="0017146C" w:rsidRPr="007F3ED5">
        <w:rPr>
          <w:i/>
          <w:iCs/>
        </w:rPr>
        <w:t>.</w:t>
      </w:r>
    </w:p>
    <w:p w14:paraId="69816FBE" w14:textId="70C0200C" w:rsidR="00647BDB" w:rsidRPr="000913A9" w:rsidRDefault="00647BDB" w:rsidP="00647BDB">
      <w:pPr>
        <w:pStyle w:val="List1"/>
      </w:pPr>
      <w:r w:rsidRPr="000913A9">
        <w:t xml:space="preserve">Model Course </w:t>
      </w:r>
      <w:r w:rsidR="001A47CD" w:rsidRPr="007F3ED5">
        <w:rPr>
          <w:i/>
          <w:iCs/>
        </w:rPr>
        <w:t>C0103-2 (</w:t>
      </w:r>
      <w:r w:rsidRPr="007F3ED5">
        <w:rPr>
          <w:i/>
          <w:iCs/>
        </w:rPr>
        <w:t>V-103/2</w:t>
      </w:r>
      <w:r w:rsidR="001A47CD" w:rsidRPr="007F3ED5">
        <w:rPr>
          <w:i/>
          <w:iCs/>
        </w:rPr>
        <w:t>)</w:t>
      </w:r>
      <w:r w:rsidRPr="007F3ED5">
        <w:rPr>
          <w:i/>
          <w:iCs/>
        </w:rPr>
        <w:t xml:space="preserve"> - VTS Supervisor</w:t>
      </w:r>
      <w:r w:rsidR="0017146C" w:rsidRPr="000913A9">
        <w:t>.</w:t>
      </w:r>
    </w:p>
    <w:p w14:paraId="25A8B23B" w14:textId="5360CFD6" w:rsidR="00647BDB" w:rsidRPr="000913A9" w:rsidRDefault="00647BDB" w:rsidP="00647BDB">
      <w:pPr>
        <w:pStyle w:val="List1"/>
      </w:pPr>
      <w:r w:rsidRPr="000913A9">
        <w:t xml:space="preserve">Model Course </w:t>
      </w:r>
      <w:r w:rsidR="001A47CD" w:rsidRPr="007F3ED5">
        <w:rPr>
          <w:i/>
          <w:iCs/>
        </w:rPr>
        <w:t>C0103-3 (</w:t>
      </w:r>
      <w:r w:rsidRPr="007F3ED5">
        <w:rPr>
          <w:i/>
          <w:iCs/>
        </w:rPr>
        <w:t>V-103/3</w:t>
      </w:r>
      <w:r w:rsidR="001A47CD" w:rsidRPr="007F3ED5">
        <w:rPr>
          <w:i/>
          <w:iCs/>
        </w:rPr>
        <w:t>)</w:t>
      </w:r>
      <w:r w:rsidRPr="007F3ED5">
        <w:rPr>
          <w:i/>
          <w:iCs/>
        </w:rPr>
        <w:t xml:space="preserve"> - On-the-Job Training</w:t>
      </w:r>
      <w:r w:rsidR="0017146C" w:rsidRPr="000913A9">
        <w:t>.</w:t>
      </w:r>
    </w:p>
    <w:p w14:paraId="116AA8A7" w14:textId="7E37A309" w:rsidR="00647BDB" w:rsidRPr="007F3ED5" w:rsidRDefault="00647BDB" w:rsidP="00647BDB">
      <w:pPr>
        <w:pStyle w:val="List1"/>
        <w:rPr>
          <w:i/>
          <w:iCs/>
        </w:rPr>
      </w:pPr>
      <w:r w:rsidRPr="000913A9">
        <w:t xml:space="preserve">Model Course </w:t>
      </w:r>
      <w:r w:rsidR="001A47CD" w:rsidRPr="007F3ED5">
        <w:rPr>
          <w:i/>
          <w:iCs/>
        </w:rPr>
        <w:t>C0103-4 (</w:t>
      </w:r>
      <w:r w:rsidRPr="007F3ED5">
        <w:rPr>
          <w:i/>
          <w:iCs/>
        </w:rPr>
        <w:t>V-103/4</w:t>
      </w:r>
      <w:r w:rsidR="001A47CD" w:rsidRPr="007F3ED5">
        <w:rPr>
          <w:i/>
          <w:iCs/>
        </w:rPr>
        <w:t>)</w:t>
      </w:r>
      <w:r w:rsidRPr="007F3ED5">
        <w:rPr>
          <w:i/>
          <w:iCs/>
        </w:rPr>
        <w:t xml:space="preserve"> –</w:t>
      </w:r>
      <w:r w:rsidR="0017146C" w:rsidRPr="007F3ED5">
        <w:rPr>
          <w:i/>
          <w:iCs/>
        </w:rPr>
        <w:t xml:space="preserve"> On the Job Training </w:t>
      </w:r>
      <w:r w:rsidR="00B50917" w:rsidRPr="00B50917">
        <w:rPr>
          <w:i/>
          <w:iCs/>
        </w:rPr>
        <w:t>Instructor</w:t>
      </w:r>
    </w:p>
    <w:p w14:paraId="43D4CECF" w14:textId="39CEC81E" w:rsidR="00647BDB" w:rsidRPr="000913A9" w:rsidRDefault="00647BDB" w:rsidP="00647BDB">
      <w:pPr>
        <w:pStyle w:val="BodyText"/>
      </w:pPr>
      <w:r w:rsidRPr="000913A9">
        <w:t xml:space="preserve">These model courses are intended to provide </w:t>
      </w:r>
      <w:r w:rsidR="0008420C">
        <w:t>c</w:t>
      </w:r>
      <w:r w:rsidRPr="000913A9">
        <w:t xml:space="preserve">ompetent/VTS Authorities charged with the provision of Vessel </w:t>
      </w:r>
      <w:r w:rsidR="0008420C">
        <w:t>t</w:t>
      </w:r>
      <w:r w:rsidRPr="000913A9">
        <w:t xml:space="preserve">raffic </w:t>
      </w:r>
      <w:r w:rsidR="0008420C">
        <w:t>s</w:t>
      </w:r>
      <w:r w:rsidRPr="000913A9">
        <w:t>ervices with specific guidance on the training of VTS TTIs (</w:t>
      </w:r>
      <w:r w:rsidR="0008420C">
        <w:t>t</w:t>
      </w:r>
      <w:r w:rsidRPr="000913A9">
        <w:t xml:space="preserve">eachers, </w:t>
      </w:r>
      <w:r w:rsidR="00B50917">
        <w:t>tr</w:t>
      </w:r>
      <w:r w:rsidR="00B50917" w:rsidRPr="000913A9">
        <w:t>ainers</w:t>
      </w:r>
      <w:r w:rsidRPr="000913A9">
        <w:t xml:space="preserve"> and/or </w:t>
      </w:r>
      <w:r w:rsidR="0008420C">
        <w:t>i</w:t>
      </w:r>
      <w:r w:rsidRPr="000913A9">
        <w:t>nstructors).</w:t>
      </w:r>
      <w:r w:rsidR="0008420C">
        <w:t xml:space="preserve"> </w:t>
      </w:r>
      <w:r w:rsidRPr="000913A9">
        <w:t>They may be used by maritime training organ</w:t>
      </w:r>
      <w:r w:rsidR="0008420C">
        <w:t>iza</w:t>
      </w:r>
      <w:r w:rsidRPr="000913A9">
        <w:t>tions, and assistance in implementing any course may be obtained through IALA at the following address:</w:t>
      </w:r>
    </w:p>
    <w:p w14:paraId="560EA142" w14:textId="77777777" w:rsidR="00647BDB" w:rsidRPr="000913A9" w:rsidRDefault="00647BDB" w:rsidP="00647BDB"/>
    <w:p w14:paraId="56A012EF" w14:textId="77777777" w:rsidR="00647BDB" w:rsidRPr="000913A9" w:rsidRDefault="00647BDB" w:rsidP="00647BDB"/>
    <w:p w14:paraId="0A4D3473" w14:textId="54EB4536" w:rsidR="00647BDB" w:rsidRPr="000913A9" w:rsidRDefault="00647BDB" w:rsidP="00647BDB">
      <w:pPr>
        <w:pStyle w:val="BodyText"/>
        <w:spacing w:after="0"/>
      </w:pPr>
      <w:r w:rsidRPr="000913A9">
        <w:t>The Secretary General</w:t>
      </w:r>
    </w:p>
    <w:p w14:paraId="4EE1E097" w14:textId="6A0CD2F0" w:rsidR="00647BDB" w:rsidRPr="000913A9" w:rsidRDefault="00647BDB" w:rsidP="00647BDB">
      <w:pPr>
        <w:pStyle w:val="BodyText"/>
        <w:spacing w:after="0"/>
      </w:pPr>
      <w:r w:rsidRPr="000913A9">
        <w:t>IALA/AISM</w:t>
      </w:r>
    </w:p>
    <w:p w14:paraId="4A71DF44" w14:textId="02023695" w:rsidR="00647BDB" w:rsidRPr="000913A9" w:rsidRDefault="0017146C" w:rsidP="00647BDB">
      <w:pPr>
        <w:pStyle w:val="BodyText"/>
        <w:spacing w:after="0"/>
      </w:pPr>
      <w:r w:rsidRPr="000913A9">
        <w:t>10, rue des Gaudines</w:t>
      </w:r>
    </w:p>
    <w:p w14:paraId="0D8F0873" w14:textId="77777777" w:rsidR="00647BDB" w:rsidRPr="007F3ED5" w:rsidRDefault="00647BDB" w:rsidP="00647BDB">
      <w:pPr>
        <w:pStyle w:val="BodyText"/>
        <w:spacing w:after="0"/>
        <w:rPr>
          <w:lang w:val="fr-FR"/>
        </w:rPr>
      </w:pPr>
      <w:r w:rsidRPr="007F3ED5">
        <w:rPr>
          <w:lang w:val="fr-FR"/>
        </w:rPr>
        <w:t>78100 Saint Germain en Laye</w:t>
      </w:r>
    </w:p>
    <w:p w14:paraId="4343E7F6" w14:textId="65685A3E" w:rsidR="00647BDB" w:rsidRPr="007F3ED5" w:rsidRDefault="00647BDB" w:rsidP="00647BDB">
      <w:pPr>
        <w:pStyle w:val="BodyText"/>
        <w:spacing w:after="0"/>
        <w:rPr>
          <w:lang w:val="fr-FR"/>
        </w:rPr>
      </w:pPr>
      <w:r w:rsidRPr="007F3ED5">
        <w:rPr>
          <w:lang w:val="fr-FR"/>
        </w:rPr>
        <w:t>France</w:t>
      </w:r>
    </w:p>
    <w:p w14:paraId="2139857C" w14:textId="77777777" w:rsidR="00647BDB" w:rsidRPr="007F3ED5" w:rsidRDefault="00647BDB" w:rsidP="00647BDB">
      <w:pPr>
        <w:pStyle w:val="BodyText"/>
        <w:spacing w:after="0"/>
        <w:rPr>
          <w:lang w:val="fr-FR" w:eastAsia="de-DE"/>
        </w:rPr>
      </w:pPr>
    </w:p>
    <w:p w14:paraId="1F26AD73" w14:textId="77777777" w:rsidR="00647BDB" w:rsidRPr="007F3ED5" w:rsidRDefault="00647BDB" w:rsidP="00647BDB">
      <w:pPr>
        <w:pStyle w:val="BodyText"/>
        <w:spacing w:after="0"/>
        <w:rPr>
          <w:lang w:val="fr-FR"/>
        </w:rPr>
      </w:pPr>
      <w:r w:rsidRPr="007F3ED5">
        <w:rPr>
          <w:lang w:val="fr-FR"/>
        </w:rPr>
        <w:t>Tel: (+) 1 33 34 51 70 01</w:t>
      </w:r>
    </w:p>
    <w:p w14:paraId="298E9F5C" w14:textId="5ABD4352" w:rsidR="004944C8" w:rsidRPr="00BA12A9" w:rsidRDefault="00647BDB" w:rsidP="00647BDB">
      <w:pPr>
        <w:pStyle w:val="BodyText"/>
        <w:spacing w:after="0"/>
        <w:rPr>
          <w:lang w:val="it-IT"/>
        </w:rPr>
      </w:pPr>
      <w:r w:rsidRPr="00BA12A9">
        <w:rPr>
          <w:lang w:val="it-IT"/>
        </w:rPr>
        <w:t xml:space="preserve">e-mail: </w:t>
      </w:r>
      <w:hyperlink r:id="rId21" w:history="1">
        <w:r w:rsidRPr="00BA12A9">
          <w:rPr>
            <w:rStyle w:val="Hyperlink"/>
            <w:lang w:val="it-IT"/>
          </w:rPr>
          <w:t>contact@iala-aism.org</w:t>
        </w:r>
      </w:hyperlink>
    </w:p>
    <w:p w14:paraId="02D79FC9" w14:textId="6F5AE918" w:rsidR="00647BDB" w:rsidRPr="00BA12A9" w:rsidRDefault="00647BDB">
      <w:pPr>
        <w:spacing w:after="200" w:line="276" w:lineRule="auto"/>
        <w:rPr>
          <w:sz w:val="22"/>
          <w:lang w:val="it-IT"/>
        </w:rPr>
      </w:pPr>
      <w:r w:rsidRPr="00BA12A9">
        <w:rPr>
          <w:lang w:val="it-IT"/>
        </w:rPr>
        <w:br w:type="page"/>
      </w:r>
    </w:p>
    <w:p w14:paraId="07BA86D1" w14:textId="56EC19C6" w:rsidR="00647BDB" w:rsidRPr="000913A9" w:rsidRDefault="004011FD" w:rsidP="00647BDB">
      <w:pPr>
        <w:pStyle w:val="Heading1"/>
      </w:pPr>
      <w:bookmarkStart w:id="2" w:name="_Toc370820399"/>
      <w:bookmarkStart w:id="3" w:name="_Toc82183583"/>
      <w:r w:rsidRPr="000913A9">
        <w:rPr>
          <w:caps w:val="0"/>
        </w:rPr>
        <w:lastRenderedPageBreak/>
        <w:t>PART A – OVERVIEW</w:t>
      </w:r>
      <w:bookmarkEnd w:id="2"/>
      <w:bookmarkEnd w:id="3"/>
    </w:p>
    <w:p w14:paraId="14B0C0F5" w14:textId="77777777" w:rsidR="00647BDB" w:rsidRPr="000913A9" w:rsidRDefault="00647BDB" w:rsidP="00647BDB">
      <w:pPr>
        <w:pStyle w:val="Heading1separatationline"/>
      </w:pPr>
    </w:p>
    <w:p w14:paraId="19D2A924" w14:textId="77777777" w:rsidR="00647BDB" w:rsidRPr="000913A9" w:rsidRDefault="00647BDB" w:rsidP="00647BDB">
      <w:pPr>
        <w:pStyle w:val="Heading2"/>
      </w:pPr>
      <w:bookmarkStart w:id="4" w:name="_Toc370820400"/>
      <w:bookmarkStart w:id="5" w:name="_Toc82183584"/>
      <w:r w:rsidRPr="000913A9">
        <w:t>Overview</w:t>
      </w:r>
      <w:bookmarkEnd w:id="4"/>
      <w:bookmarkEnd w:id="5"/>
    </w:p>
    <w:p w14:paraId="68EB1324" w14:textId="77777777" w:rsidR="00647BDB" w:rsidRPr="000913A9" w:rsidRDefault="00647BDB" w:rsidP="00647BDB">
      <w:pPr>
        <w:pStyle w:val="Heading2separationline"/>
      </w:pPr>
    </w:p>
    <w:p w14:paraId="41AF79CF" w14:textId="156DA48F" w:rsidR="00647BDB" w:rsidRPr="000913A9" w:rsidRDefault="00647BDB" w:rsidP="00647BDB">
      <w:pPr>
        <w:pStyle w:val="BodyText"/>
      </w:pPr>
      <w:r w:rsidRPr="000913A9">
        <w:t>IALA recommends that training providers util</w:t>
      </w:r>
      <w:r w:rsidR="0008420C">
        <w:t>ize</w:t>
      </w:r>
      <w:r w:rsidRPr="000913A9">
        <w:t xml:space="preserve"> approved training courses as per IALA Guideline </w:t>
      </w:r>
      <w:r w:rsidR="001A47CD" w:rsidRPr="007F3ED5">
        <w:rPr>
          <w:i/>
          <w:iCs/>
        </w:rPr>
        <w:t>G</w:t>
      </w:r>
      <w:r w:rsidRPr="007F3ED5">
        <w:rPr>
          <w:i/>
          <w:iCs/>
        </w:rPr>
        <w:t>1014</w:t>
      </w:r>
      <w:r w:rsidRPr="000913A9">
        <w:t>.</w:t>
      </w:r>
      <w:r w:rsidR="0008420C">
        <w:t xml:space="preserve"> </w:t>
      </w:r>
      <w:r w:rsidRPr="000913A9">
        <w:t xml:space="preserve">This guideline is meant to complement IALA Model Courses </w:t>
      </w:r>
      <w:r w:rsidR="001A47CD" w:rsidRPr="007F3ED5">
        <w:rPr>
          <w:i/>
          <w:iCs/>
        </w:rPr>
        <w:t>C0103-1 (</w:t>
      </w:r>
      <w:r w:rsidRPr="007F3ED5">
        <w:rPr>
          <w:i/>
          <w:iCs/>
        </w:rPr>
        <w:t>V103/1</w:t>
      </w:r>
      <w:r w:rsidR="001A47CD" w:rsidRPr="007F3ED5">
        <w:rPr>
          <w:i/>
          <w:iCs/>
        </w:rPr>
        <w:t>)</w:t>
      </w:r>
      <w:r w:rsidRPr="007F3ED5">
        <w:rPr>
          <w:i/>
          <w:iCs/>
        </w:rPr>
        <w:t xml:space="preserve"> – VTS Operator</w:t>
      </w:r>
      <w:r w:rsidRPr="000913A9">
        <w:t xml:space="preserve">, </w:t>
      </w:r>
      <w:r w:rsidR="001A47CD" w:rsidRPr="007F3ED5">
        <w:rPr>
          <w:i/>
          <w:iCs/>
        </w:rPr>
        <w:t>C0103-2 (</w:t>
      </w:r>
      <w:r w:rsidRPr="007F3ED5">
        <w:rPr>
          <w:i/>
          <w:iCs/>
        </w:rPr>
        <w:t>V103/2</w:t>
      </w:r>
      <w:r w:rsidR="001A47CD" w:rsidRPr="007F3ED5">
        <w:rPr>
          <w:i/>
          <w:iCs/>
        </w:rPr>
        <w:t>)</w:t>
      </w:r>
      <w:r w:rsidRPr="007F3ED5">
        <w:rPr>
          <w:i/>
          <w:iCs/>
        </w:rPr>
        <w:t xml:space="preserve"> – Vessel Traffic Services Supervisor Training</w:t>
      </w:r>
      <w:r w:rsidRPr="000913A9">
        <w:t xml:space="preserve">, </w:t>
      </w:r>
      <w:r w:rsidR="001A47CD" w:rsidRPr="007F3ED5">
        <w:rPr>
          <w:i/>
          <w:iCs/>
        </w:rPr>
        <w:t>C0103-3 (</w:t>
      </w:r>
      <w:r w:rsidRPr="007F3ED5">
        <w:rPr>
          <w:i/>
          <w:iCs/>
        </w:rPr>
        <w:t>V-103/3</w:t>
      </w:r>
      <w:r w:rsidR="001A47CD" w:rsidRPr="007F3ED5">
        <w:rPr>
          <w:i/>
          <w:iCs/>
        </w:rPr>
        <w:t>)</w:t>
      </w:r>
      <w:r w:rsidRPr="007F3ED5">
        <w:rPr>
          <w:i/>
          <w:iCs/>
        </w:rPr>
        <w:t xml:space="preserve"> - On-the-Job Training</w:t>
      </w:r>
      <w:r w:rsidRPr="000913A9">
        <w:t xml:space="preserve">, </w:t>
      </w:r>
      <w:r w:rsidR="001A47CD" w:rsidRPr="007F3ED5">
        <w:rPr>
          <w:i/>
          <w:iCs/>
        </w:rPr>
        <w:t>C0103-4 (</w:t>
      </w:r>
      <w:r w:rsidRPr="007F3ED5">
        <w:rPr>
          <w:i/>
          <w:iCs/>
        </w:rPr>
        <w:t>V-103/4</w:t>
      </w:r>
      <w:r w:rsidR="001A47CD" w:rsidRPr="007F3ED5">
        <w:rPr>
          <w:i/>
          <w:iCs/>
        </w:rPr>
        <w:t>)</w:t>
      </w:r>
      <w:r w:rsidRPr="007F3ED5">
        <w:rPr>
          <w:i/>
          <w:iCs/>
        </w:rPr>
        <w:t xml:space="preserve"> – On the Job Training Instructor</w:t>
      </w:r>
      <w:r w:rsidRPr="000913A9">
        <w:t xml:space="preserve"> and IALA Guideline </w:t>
      </w:r>
      <w:r w:rsidR="001A47CD" w:rsidRPr="007F3ED5">
        <w:rPr>
          <w:i/>
          <w:iCs/>
        </w:rPr>
        <w:t>G</w:t>
      </w:r>
      <w:r w:rsidRPr="007F3ED5">
        <w:rPr>
          <w:i/>
          <w:iCs/>
        </w:rPr>
        <w:t>1027 Simulation in VTS Training</w:t>
      </w:r>
      <w:r w:rsidRPr="000913A9">
        <w:t>.</w:t>
      </w:r>
      <w:r w:rsidR="0008420C">
        <w:t xml:space="preserve"> </w:t>
      </w:r>
      <w:r w:rsidRPr="000913A9">
        <w:t>Wherever in this document a reference to one of the model courses is made</w:t>
      </w:r>
      <w:r w:rsidR="0008420C">
        <w:t>,</w:t>
      </w:r>
      <w:r w:rsidRPr="000913A9">
        <w:t xml:space="preserve"> this is meant as an addition to </w:t>
      </w:r>
      <w:r w:rsidR="0008420C">
        <w:t>this</w:t>
      </w:r>
      <w:r w:rsidRPr="000913A9">
        <w:t xml:space="preserve"> </w:t>
      </w:r>
      <w:r w:rsidR="0008420C">
        <w:t>G</w:t>
      </w:r>
      <w:r w:rsidRPr="000913A9">
        <w:t>uideline.</w:t>
      </w:r>
    </w:p>
    <w:p w14:paraId="03E0C8BA" w14:textId="4465BE45" w:rsidR="00647BDB" w:rsidRPr="000913A9" w:rsidRDefault="00647BDB" w:rsidP="00647BDB">
      <w:pPr>
        <w:pStyle w:val="BodyText"/>
      </w:pPr>
      <w:commentRangeStart w:id="6"/>
      <w:r w:rsidRPr="000913A9">
        <w:t xml:space="preserve">In order to set up an effective and efficient training system a </w:t>
      </w:r>
      <w:r w:rsidR="0008420C">
        <w:t>t</w:t>
      </w:r>
      <w:r w:rsidRPr="000913A9">
        <w:t xml:space="preserve">raining </w:t>
      </w:r>
      <w:r w:rsidR="0008420C">
        <w:t>m</w:t>
      </w:r>
      <w:r w:rsidRPr="000913A9">
        <w:t xml:space="preserve">anagement </w:t>
      </w:r>
      <w:r w:rsidR="0008420C">
        <w:t>s</w:t>
      </w:r>
      <w:r w:rsidRPr="000913A9">
        <w:t xml:space="preserve">ystem (TMS), should be in place according to the requirements in IALA Recommendation </w:t>
      </w:r>
      <w:r w:rsidR="001A47CD" w:rsidRPr="007F3ED5">
        <w:rPr>
          <w:i/>
          <w:iCs/>
        </w:rPr>
        <w:t>R0103 (</w:t>
      </w:r>
      <w:r w:rsidRPr="007F3ED5">
        <w:rPr>
          <w:i/>
          <w:iCs/>
        </w:rPr>
        <w:t>V</w:t>
      </w:r>
      <w:r w:rsidR="004011FD" w:rsidRPr="007F3ED5">
        <w:rPr>
          <w:i/>
          <w:iCs/>
        </w:rPr>
        <w:t>-</w:t>
      </w:r>
      <w:r w:rsidRPr="007F3ED5">
        <w:rPr>
          <w:i/>
          <w:iCs/>
        </w:rPr>
        <w:t>103</w:t>
      </w:r>
      <w:r w:rsidR="001A47CD">
        <w:t>)</w:t>
      </w:r>
      <w:r w:rsidRPr="000913A9">
        <w:t>, including continuous professional training of teachers, instructors and assessors.</w:t>
      </w:r>
      <w:commentRangeEnd w:id="6"/>
      <w:r w:rsidR="001B06C9" w:rsidRPr="000913A9">
        <w:rPr>
          <w:rStyle w:val="CommentReference"/>
          <w:sz w:val="22"/>
          <w:szCs w:val="22"/>
        </w:rPr>
        <w:commentReference w:id="6"/>
      </w:r>
    </w:p>
    <w:p w14:paraId="618148D5" w14:textId="77777777" w:rsidR="00647BDB" w:rsidRPr="000913A9" w:rsidRDefault="00647BDB" w:rsidP="00647BDB">
      <w:pPr>
        <w:pStyle w:val="Heading2"/>
      </w:pPr>
      <w:bookmarkStart w:id="7" w:name="_Toc370820401"/>
      <w:bookmarkStart w:id="8" w:name="_Toc82183585"/>
      <w:r w:rsidRPr="000913A9">
        <w:t>Purpose of the Guideline</w:t>
      </w:r>
      <w:bookmarkEnd w:id="7"/>
      <w:bookmarkEnd w:id="8"/>
    </w:p>
    <w:p w14:paraId="3D2C2309" w14:textId="77777777" w:rsidR="00647BDB" w:rsidRPr="000913A9" w:rsidRDefault="00647BDB" w:rsidP="00647BDB">
      <w:pPr>
        <w:pStyle w:val="Heading2separationline"/>
      </w:pPr>
    </w:p>
    <w:p w14:paraId="37D3F53C" w14:textId="2520F4A1" w:rsidR="00647BDB" w:rsidRPr="000913A9" w:rsidRDefault="00647BDB" w:rsidP="00647BDB">
      <w:pPr>
        <w:pStyle w:val="BodyText"/>
      </w:pPr>
      <w:commentRangeStart w:id="9"/>
      <w:r w:rsidRPr="000913A9">
        <w:t xml:space="preserve">The purpose </w:t>
      </w:r>
      <w:commentRangeEnd w:id="9"/>
      <w:r w:rsidR="00675BEA" w:rsidRPr="000913A9">
        <w:rPr>
          <w:rStyle w:val="CommentReference"/>
          <w:sz w:val="22"/>
          <w:szCs w:val="22"/>
        </w:rPr>
        <w:commentReference w:id="9"/>
      </w:r>
      <w:r w:rsidRPr="000913A9">
        <w:t xml:space="preserve">of the guideline is to assist maritime training organizations and their teaching staff in the preparation and introduction of new training courses for (future) </w:t>
      </w:r>
      <w:r w:rsidR="0008420C">
        <w:t>t</w:t>
      </w:r>
      <w:r w:rsidRPr="000913A9">
        <w:t xml:space="preserve">rainers, </w:t>
      </w:r>
      <w:r w:rsidR="0008420C">
        <w:t>t</w:t>
      </w:r>
      <w:r w:rsidRPr="000913A9">
        <w:t xml:space="preserve">eachers and/or </w:t>
      </w:r>
      <w:r w:rsidR="00B50917">
        <w:t>in</w:t>
      </w:r>
      <w:r w:rsidR="00B50917" w:rsidRPr="000913A9">
        <w:t>structors</w:t>
      </w:r>
      <w:r w:rsidRPr="000913A9">
        <w:t xml:space="preserve"> (further referred to as TTI’s), and in enhancing, updating or supplementing existing training material where the quality and effectiveness of the training courses may thereby be improved.</w:t>
      </w:r>
    </w:p>
    <w:p w14:paraId="5973E12D" w14:textId="77777777" w:rsidR="00647BDB" w:rsidRPr="000913A9" w:rsidRDefault="00647BDB" w:rsidP="00647BDB">
      <w:pPr>
        <w:pStyle w:val="BodyText"/>
      </w:pPr>
      <w:r w:rsidRPr="000913A9">
        <w:t>This document provides facilitators with guidance on the content, sequencing and material required to train future TTI’s.</w:t>
      </w:r>
    </w:p>
    <w:p w14:paraId="4D926825" w14:textId="7C557DA8" w:rsidR="00647BDB" w:rsidRPr="000913A9" w:rsidRDefault="00647BDB" w:rsidP="00647BDB">
      <w:pPr>
        <w:pStyle w:val="Heading2"/>
      </w:pPr>
      <w:bookmarkStart w:id="10" w:name="_Toc370820402"/>
      <w:bookmarkStart w:id="11" w:name="_Toc82183586"/>
      <w:r w:rsidRPr="000913A9">
        <w:t xml:space="preserve">Target </w:t>
      </w:r>
      <w:r w:rsidR="0008420C">
        <w:t>g</w:t>
      </w:r>
      <w:r w:rsidRPr="000913A9">
        <w:t>roup</w:t>
      </w:r>
      <w:bookmarkEnd w:id="10"/>
      <w:bookmarkEnd w:id="11"/>
    </w:p>
    <w:p w14:paraId="6148D906" w14:textId="77777777" w:rsidR="00647BDB" w:rsidRPr="000913A9" w:rsidRDefault="00647BDB" w:rsidP="00647BDB">
      <w:pPr>
        <w:pStyle w:val="Heading2separationline"/>
      </w:pPr>
    </w:p>
    <w:p w14:paraId="04B22365" w14:textId="341CA4BC" w:rsidR="00647BDB" w:rsidRPr="000913A9" w:rsidRDefault="00647BDB" w:rsidP="00647BDB">
      <w:pPr>
        <w:pStyle w:val="BodyText"/>
        <w:rPr>
          <w:shd w:val="clear" w:color="auto" w:fill="FFFFFF"/>
        </w:rPr>
      </w:pPr>
      <w:r w:rsidRPr="000913A9">
        <w:rPr>
          <w:shd w:val="clear" w:color="auto" w:fill="FFFFFF"/>
        </w:rPr>
        <w:t>This Guideline is designed for personnel of an accredited training organization assigned with the task of training professionals of VTS within that organization.</w:t>
      </w:r>
      <w:r w:rsidR="0008420C">
        <w:rPr>
          <w:shd w:val="clear" w:color="auto" w:fill="FFFFFF"/>
        </w:rPr>
        <w:t xml:space="preserve"> </w:t>
      </w:r>
      <w:r w:rsidRPr="000913A9">
        <w:rPr>
          <w:shd w:val="clear" w:color="auto" w:fill="FFFFFF"/>
        </w:rPr>
        <w:t>This Guideline is aimed at facilitators who train teachers, trainers or instructors within the VTS organization. Staff training VTS personnel will themselves perform on or above standard with r</w:t>
      </w:r>
      <w:r w:rsidR="004011FD" w:rsidRPr="000913A9">
        <w:rPr>
          <w:shd w:val="clear" w:color="auto" w:fill="FFFFFF"/>
        </w:rPr>
        <w:t>egard to the topics they teach.</w:t>
      </w:r>
    </w:p>
    <w:p w14:paraId="410485E6" w14:textId="142322A7" w:rsidR="00647BDB" w:rsidRPr="000913A9" w:rsidRDefault="00647BDB" w:rsidP="00647BDB">
      <w:pPr>
        <w:pStyle w:val="BodyText"/>
      </w:pPr>
      <w:r w:rsidRPr="000913A9">
        <w:t>Facilitators should ideally possess an appropriate academic qualification approved by the competent authority. Staff already qualified in the field of teaching and learning, by means of a training equivalent</w:t>
      </w:r>
      <w:r w:rsidR="00F02641" w:rsidRPr="000913A9">
        <w:t xml:space="preserve"> to IALA G</w:t>
      </w:r>
      <w:r w:rsidRPr="000913A9">
        <w:t>uidelines or beyond, should not have to undergo Train the Trainer training.</w:t>
      </w:r>
    </w:p>
    <w:p w14:paraId="6591A8D6" w14:textId="77777777" w:rsidR="00647BDB" w:rsidRPr="000913A9" w:rsidRDefault="00647BDB" w:rsidP="00647BDB">
      <w:pPr>
        <w:pStyle w:val="BodyText"/>
        <w:rPr>
          <w:shd w:val="clear" w:color="auto" w:fill="FFFFFF"/>
        </w:rPr>
      </w:pPr>
      <w:r w:rsidRPr="000913A9">
        <w:rPr>
          <w:shd w:val="clear" w:color="auto" w:fill="FFFFFF"/>
        </w:rPr>
        <w:t>The TTI participating in a course should receive a certificate upon satisfactory completion of the module course.</w:t>
      </w:r>
    </w:p>
    <w:p w14:paraId="2007033E" w14:textId="77777777" w:rsidR="00647BDB" w:rsidRPr="000913A9" w:rsidRDefault="00647BDB" w:rsidP="00647BDB">
      <w:pPr>
        <w:pStyle w:val="Heading2"/>
      </w:pPr>
      <w:bookmarkStart w:id="12" w:name="_Toc370820403"/>
      <w:bookmarkStart w:id="13" w:name="_Toc82183587"/>
      <w:r w:rsidRPr="000913A9">
        <w:t>Use of the Guideline</w:t>
      </w:r>
      <w:bookmarkEnd w:id="12"/>
      <w:bookmarkEnd w:id="13"/>
    </w:p>
    <w:p w14:paraId="481431C5" w14:textId="49E884C8" w:rsidR="00647BDB" w:rsidRPr="000913A9" w:rsidRDefault="00647BDB" w:rsidP="00647BDB">
      <w:pPr>
        <w:pStyle w:val="BodyText"/>
      </w:pPr>
      <w:r w:rsidRPr="000913A9">
        <w:t xml:space="preserve">The Guideline comprises </w:t>
      </w:r>
      <w:r w:rsidRPr="000913A9">
        <w:rPr>
          <w:shd w:val="clear" w:color="auto" w:fill="FFFFFF"/>
        </w:rPr>
        <w:t xml:space="preserve">five </w:t>
      </w:r>
      <w:r w:rsidRPr="000913A9">
        <w:t>modules, each of which deals with a specific subject representing a task or role of the future TTI.</w:t>
      </w:r>
      <w:r w:rsidR="0008420C">
        <w:t xml:space="preserve"> </w:t>
      </w:r>
      <w:r w:rsidRPr="000913A9">
        <w:t>Each module contains a subject framework stating its aims and subject outline.</w:t>
      </w:r>
    </w:p>
    <w:p w14:paraId="49C64103" w14:textId="01FA8685" w:rsidR="00647BDB" w:rsidRPr="000913A9" w:rsidRDefault="00647BDB" w:rsidP="00647BDB">
      <w:pPr>
        <w:pStyle w:val="BodyText"/>
        <w:rPr>
          <w:color w:val="000000" w:themeColor="text1"/>
        </w:rPr>
      </w:pPr>
      <w:bookmarkStart w:id="14" w:name="_TOC5740"/>
      <w:bookmarkEnd w:id="14"/>
      <w:r w:rsidRPr="000913A9">
        <w:rPr>
          <w:color w:val="000000" w:themeColor="text1"/>
        </w:rPr>
        <w:t>The Guideline aims at providing facilitators with different tools, such as methods and procedures to develop/adjust (parts of) the training, adequate teaching methods, and methods to evaluate the training,</w:t>
      </w:r>
      <w:r w:rsidR="004011FD" w:rsidRPr="000913A9">
        <w:rPr>
          <w:color w:val="000000" w:themeColor="text1"/>
        </w:rPr>
        <w:t xml:space="preserve"> </w:t>
      </w:r>
      <w:r w:rsidRPr="000913A9">
        <w:rPr>
          <w:color w:val="000000" w:themeColor="text1"/>
        </w:rPr>
        <w:t>hereby assuring quality of training in the facility.</w:t>
      </w:r>
      <w:r w:rsidR="0008420C">
        <w:rPr>
          <w:color w:val="000000" w:themeColor="text1"/>
        </w:rPr>
        <w:t xml:space="preserve"> </w:t>
      </w:r>
      <w:r w:rsidRPr="000913A9">
        <w:rPr>
          <w:color w:val="000000" w:themeColor="text1"/>
        </w:rPr>
        <w:t>The information in this document has been drawn up by an international group of experts in the area of Training.</w:t>
      </w:r>
      <w:r w:rsidR="0008420C">
        <w:rPr>
          <w:color w:val="000000" w:themeColor="text1"/>
        </w:rPr>
        <w:t xml:space="preserve"> </w:t>
      </w:r>
      <w:r w:rsidRPr="000913A9">
        <w:rPr>
          <w:color w:val="000000" w:themeColor="text1"/>
        </w:rPr>
        <w:t>The experts are all IALA participants, striving for uniformity of this standard.</w:t>
      </w:r>
    </w:p>
    <w:p w14:paraId="3071F277" w14:textId="27D5F612" w:rsidR="00647BDB" w:rsidRPr="000913A9" w:rsidRDefault="00647BDB" w:rsidP="0008420C">
      <w:pPr>
        <w:pStyle w:val="Heading1"/>
      </w:pPr>
      <w:r w:rsidRPr="000913A9">
        <w:br w:type="column"/>
      </w:r>
      <w:bookmarkStart w:id="15" w:name="_Toc82183588"/>
      <w:bookmarkStart w:id="16" w:name="_Toc370820404"/>
      <w:bookmarkStart w:id="17" w:name="_Toc82183589"/>
      <w:bookmarkEnd w:id="15"/>
      <w:r w:rsidR="004011FD" w:rsidRPr="000913A9">
        <w:lastRenderedPageBreak/>
        <w:t>PART B – IMPLEMENTATION OF THE GUIDELINE</w:t>
      </w:r>
      <w:bookmarkEnd w:id="16"/>
      <w:bookmarkEnd w:id="17"/>
    </w:p>
    <w:p w14:paraId="21EA4DA9" w14:textId="77777777" w:rsidR="00647BDB" w:rsidRPr="000913A9" w:rsidRDefault="00647BDB" w:rsidP="00647BDB">
      <w:pPr>
        <w:pStyle w:val="Heading1separatationline"/>
      </w:pPr>
    </w:p>
    <w:p w14:paraId="1E6F8165" w14:textId="77777777" w:rsidR="00647BDB" w:rsidRPr="000913A9" w:rsidRDefault="00647BDB" w:rsidP="00647BDB">
      <w:pPr>
        <w:pStyle w:val="Heading2"/>
      </w:pPr>
      <w:bookmarkStart w:id="18" w:name="_Toc370820405"/>
      <w:bookmarkStart w:id="19" w:name="_Toc82183590"/>
      <w:r w:rsidRPr="000913A9">
        <w:t>Introduction</w:t>
      </w:r>
      <w:bookmarkEnd w:id="18"/>
      <w:bookmarkEnd w:id="19"/>
    </w:p>
    <w:p w14:paraId="3E2AF168" w14:textId="77777777" w:rsidR="00647BDB" w:rsidRPr="000913A9" w:rsidRDefault="00647BDB" w:rsidP="00647BDB">
      <w:pPr>
        <w:pStyle w:val="Heading2separationline"/>
      </w:pPr>
    </w:p>
    <w:p w14:paraId="36C3C214" w14:textId="77777777" w:rsidR="00647BDB" w:rsidRPr="000913A9" w:rsidRDefault="00647BDB" w:rsidP="00647BDB">
      <w:pPr>
        <w:pStyle w:val="BodyText"/>
      </w:pPr>
      <w:r w:rsidRPr="000913A9">
        <w:t>All training and assessment of personnel seeking qualification as a TTI should be:</w:t>
      </w:r>
    </w:p>
    <w:p w14:paraId="0EF9508F" w14:textId="1830B2DB" w:rsidR="00647BDB" w:rsidRPr="000913A9" w:rsidRDefault="00647BDB" w:rsidP="008C72F4">
      <w:pPr>
        <w:pStyle w:val="List1"/>
        <w:numPr>
          <w:ilvl w:val="0"/>
          <w:numId w:val="26"/>
        </w:numPr>
      </w:pPr>
      <w:r w:rsidRPr="000913A9">
        <w:t>structured in accordance with written programmes, including such methods and means of delivery, procedures and course material as are necessary to achieve the prescribed standard of competence; and</w:t>
      </w:r>
    </w:p>
    <w:p w14:paraId="0D9448E2" w14:textId="56C0AB2E" w:rsidR="00647BDB" w:rsidRPr="000913A9" w:rsidRDefault="00647BDB" w:rsidP="004011FD">
      <w:pPr>
        <w:pStyle w:val="List1"/>
      </w:pPr>
      <w:r w:rsidRPr="000913A9">
        <w:t>conducted, monitored and assessed by persons qualified in accordance with the TMS.</w:t>
      </w:r>
    </w:p>
    <w:p w14:paraId="0CBCABCB" w14:textId="71EBDB66" w:rsidR="00647BDB" w:rsidRPr="000913A9" w:rsidRDefault="00647BDB" w:rsidP="00647BDB">
      <w:pPr>
        <w:pStyle w:val="BodyText"/>
      </w:pPr>
      <w:r w:rsidRPr="000913A9">
        <w:t>Training staff should review the course outline and detailed syllabus in each subject.</w:t>
      </w:r>
      <w:r w:rsidR="0008420C">
        <w:t xml:space="preserve"> </w:t>
      </w:r>
      <w:r w:rsidRPr="000913A9">
        <w:t>The actual level of knowledge, skills and prior technical education of the TTIs in the subject concerned should be kept in mind during this review.</w:t>
      </w:r>
      <w:r w:rsidR="0008420C">
        <w:t xml:space="preserve"> </w:t>
      </w:r>
      <w:r w:rsidRPr="000913A9">
        <w:t>A gap analysis may reveal any differences between the competencies of the TTIs and those described in a detailed training syllabus.</w:t>
      </w:r>
    </w:p>
    <w:p w14:paraId="3D174C3C" w14:textId="21C3DE36" w:rsidR="00647BDB" w:rsidRPr="000913A9" w:rsidRDefault="00647BDB" w:rsidP="00647BDB">
      <w:pPr>
        <w:pStyle w:val="BodyText"/>
      </w:pPr>
      <w:r w:rsidRPr="000913A9">
        <w:t>To compensate for such differences, facilitators are expected to adjust the course accordingly.</w:t>
      </w:r>
      <w:r w:rsidR="0008420C">
        <w:t xml:space="preserve"> </w:t>
      </w:r>
      <w:r w:rsidRPr="000913A9">
        <w:t>This means to modify the course, or reduce the emphasis on, items dealing with those competencies already attained by the TTIs.</w:t>
      </w:r>
      <w:r w:rsidR="0008420C">
        <w:t xml:space="preserve"> </w:t>
      </w:r>
      <w:r w:rsidRPr="000913A9">
        <w:t xml:space="preserve">The </w:t>
      </w:r>
      <w:commentRangeStart w:id="20"/>
      <w:r w:rsidRPr="000913A9">
        <w:t xml:space="preserve">gap-analysis provides </w:t>
      </w:r>
      <w:commentRangeEnd w:id="20"/>
      <w:r w:rsidR="00DA2EFB" w:rsidRPr="000913A9">
        <w:rPr>
          <w:rStyle w:val="CommentReference"/>
          <w:sz w:val="22"/>
          <w:szCs w:val="22"/>
        </w:rPr>
        <w:commentReference w:id="20"/>
      </w:r>
      <w:r w:rsidRPr="000913A9">
        <w:t xml:space="preserve">insight into the competencies which have not already been </w:t>
      </w:r>
      <w:r w:rsidR="00B50917" w:rsidRPr="000913A9">
        <w:t>acquired and</w:t>
      </w:r>
      <w:r w:rsidRPr="000913A9">
        <w:t xml:space="preserve"> may need extra attention.</w:t>
      </w:r>
    </w:p>
    <w:p w14:paraId="51AB412A" w14:textId="00E91064" w:rsidR="0017146C" w:rsidRPr="000913A9" w:rsidRDefault="0017146C" w:rsidP="00647BDB">
      <w:pPr>
        <w:tabs>
          <w:tab w:val="left" w:pos="220"/>
          <w:tab w:val="left" w:pos="720"/>
        </w:tabs>
        <w:spacing w:after="240"/>
        <w:rPr>
          <w:rFonts w:ascii="Arial" w:hAnsi="Arial" w:cs="Arial"/>
          <w:color w:val="000000" w:themeColor="text1"/>
          <w:sz w:val="22"/>
        </w:rPr>
      </w:pPr>
      <w:r w:rsidRPr="000913A9">
        <w:rPr>
          <w:rFonts w:ascii="Arial" w:hAnsi="Arial" w:cs="Arial"/>
          <w:noProof/>
          <w:color w:val="000000" w:themeColor="text1"/>
          <w:sz w:val="22"/>
          <w:lang w:val="fr-FR" w:eastAsia="fr-FR"/>
        </w:rPr>
        <mc:AlternateContent>
          <mc:Choice Requires="wps">
            <w:drawing>
              <wp:anchor distT="0" distB="0" distL="114300" distR="114300" simplePos="0" relativeHeight="251660288" behindDoc="0" locked="0" layoutInCell="1" allowOverlap="1" wp14:anchorId="48CA587C" wp14:editId="5FFCB587">
                <wp:simplePos x="0" y="0"/>
                <wp:positionH relativeFrom="column">
                  <wp:posOffset>4031615</wp:posOffset>
                </wp:positionH>
                <wp:positionV relativeFrom="paragraph">
                  <wp:posOffset>164465</wp:posOffset>
                </wp:positionV>
                <wp:extent cx="1565910" cy="620395"/>
                <wp:effectExtent l="0" t="0" r="59690" b="40005"/>
                <wp:wrapThrough wrapText="bothSides">
                  <wp:wrapPolygon edited="0">
                    <wp:start x="0" y="0"/>
                    <wp:lineTo x="0" y="22108"/>
                    <wp:lineTo x="22073" y="22108"/>
                    <wp:lineTo x="22073" y="0"/>
                    <wp:lineTo x="0" y="0"/>
                  </wp:wrapPolygon>
                </wp:wrapThrough>
                <wp:docPr id="30" name="Rechthoe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5910" cy="620395"/>
                        </a:xfrm>
                        <a:prstGeom prst="rect">
                          <a:avLst/>
                        </a:prstGeom>
                        <a:solidFill>
                          <a:srgbClr val="407EC9"/>
                        </a:solidFill>
                        <a:ln w="9525">
                          <a:solidFill>
                            <a:schemeClr val="bg1"/>
                          </a:solidFill>
                          <a:miter lim="800000"/>
                          <a:headEnd/>
                          <a:tailEnd/>
                        </a:ln>
                        <a:effectLst>
                          <a:outerShdw dist="35921" dir="2700000" algn="tl" rotWithShape="0">
                            <a:srgbClr val="808080">
                              <a:alpha val="39999"/>
                            </a:srgbClr>
                          </a:outerShdw>
                        </a:effectLst>
                      </wps:spPr>
                      <wps:txbx>
                        <w:txbxContent>
                          <w:p w14:paraId="5D8E05F0" w14:textId="77777777" w:rsidR="00DA5274" w:rsidRPr="00E30361" w:rsidRDefault="00DA5274" w:rsidP="00647BDB">
                            <w:pPr>
                              <w:jc w:val="center"/>
                              <w:rPr>
                                <w:b/>
                              </w:rPr>
                            </w:pPr>
                            <w:r w:rsidRPr="0017146C">
                              <w:rPr>
                                <w:b/>
                                <w:color w:val="FFFFFF" w:themeColor="background1"/>
                              </w:rPr>
                              <w:t>PERSONAL COMPETENCIES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A587C" id="Rechthoek 12" o:spid="_x0000_s1026" style="position:absolute;margin-left:317.45pt;margin-top:12.95pt;width:123.3pt;height:4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" fillcolor="#407ec9" strokecolor="white [3212]">
                <v:shadow on="t" opacity="26213f" origin="-.5,-.5"/>
                <v:textbox>
                  <w:txbxContent>
                    <w:p w14:paraId="5D8E05F0" w14:textId="77777777" w:rsidR="00DA5274" w:rsidRPr="00E30361" w:rsidRDefault="00DA5274" w:rsidP="00647BDB">
                      <w:pPr>
                        <w:jc w:val="center"/>
                        <w:rPr>
                          <w:b/>
                        </w:rPr>
                      </w:pPr>
                      <w:r w:rsidRPr="0017146C">
                        <w:rPr>
                          <w:b/>
                          <w:color w:val="FFFFFF" w:themeColor="background1"/>
                        </w:rPr>
                        <w:t>PERSONAL COMPETENCIES</w:t>
                      </w:r>
                    </w:p>
                  </w:txbxContent>
                </v:textbox>
                <w10:wrap type="through"/>
              </v:rect>
            </w:pict>
          </mc:Fallback>
        </mc:AlternateContent>
      </w:r>
      <w:r w:rsidRPr="000913A9">
        <w:rPr>
          <w:rFonts w:ascii="Arial" w:hAnsi="Arial" w:cs="Arial"/>
          <w:noProof/>
          <w:color w:val="000000" w:themeColor="text1"/>
          <w:sz w:val="22"/>
          <w:lang w:val="fr-FR" w:eastAsia="fr-FR"/>
        </w:rPr>
        <mc:AlternateContent>
          <mc:Choice Requires="wps">
            <w:drawing>
              <wp:anchor distT="0" distB="0" distL="114300" distR="114300" simplePos="0" relativeHeight="251659264" behindDoc="0" locked="0" layoutInCell="1" allowOverlap="1" wp14:anchorId="4F3B415D" wp14:editId="64C47656">
                <wp:simplePos x="0" y="0"/>
                <wp:positionH relativeFrom="column">
                  <wp:posOffset>860425</wp:posOffset>
                </wp:positionH>
                <wp:positionV relativeFrom="paragraph">
                  <wp:posOffset>147320</wp:posOffset>
                </wp:positionV>
                <wp:extent cx="1452880" cy="620395"/>
                <wp:effectExtent l="0" t="0" r="45720" b="40005"/>
                <wp:wrapThrough wrapText="bothSides">
                  <wp:wrapPolygon edited="0">
                    <wp:start x="0" y="0"/>
                    <wp:lineTo x="0" y="22108"/>
                    <wp:lineTo x="21902" y="22108"/>
                    <wp:lineTo x="21902" y="0"/>
                    <wp:lineTo x="0" y="0"/>
                  </wp:wrapPolygon>
                </wp:wrapThrough>
                <wp:docPr id="31" name="Rechthoe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2880" cy="620395"/>
                        </a:xfrm>
                        <a:prstGeom prst="rect">
                          <a:avLst/>
                        </a:prstGeom>
                        <a:solidFill>
                          <a:srgbClr val="407EC9"/>
                        </a:solidFill>
                        <a:ln w="9525">
                          <a:solidFill>
                            <a:schemeClr val="accent1">
                              <a:lumMod val="95000"/>
                              <a:lumOff val="0"/>
                            </a:schemeClr>
                          </a:solidFill>
                          <a:miter lim="800000"/>
                          <a:headEnd/>
                          <a:tailEnd/>
                        </a:ln>
                        <a:effectLst>
                          <a:outerShdw dist="35921" dir="2700000" algn="tl" rotWithShape="0">
                            <a:srgbClr val="808080">
                              <a:alpha val="39999"/>
                            </a:srgbClr>
                          </a:outerShdw>
                        </a:effectLst>
                      </wps:spPr>
                      <wps:txbx>
                        <w:txbxContent>
                          <w:p w14:paraId="4724B422" w14:textId="77777777" w:rsidR="00DA5274" w:rsidRPr="00E30361" w:rsidRDefault="00DA5274" w:rsidP="00647BDB">
                            <w:pPr>
                              <w:jc w:val="center"/>
                              <w:rPr>
                                <w:b/>
                              </w:rPr>
                            </w:pPr>
                            <w:r w:rsidRPr="0017146C">
                              <w:rPr>
                                <w:b/>
                                <w:color w:val="FFFFFF" w:themeColor="background1"/>
                              </w:rPr>
                              <w:t>REQUIRED COMPETENCE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3B415D" id="Rechthoek 10" o:spid="_x0000_s1027" style="position:absolute;margin-left:67.75pt;margin-top:11.6pt;width:114.4pt;height:4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" fillcolor="#407ec9" strokecolor="#005084 [3044]">
                <v:shadow on="t" opacity="26213f" origin="-.5,-.5"/>
                <v:textbox>
                  <w:txbxContent>
                    <w:p w14:paraId="4724B422" w14:textId="77777777" w:rsidR="00DA5274" w:rsidRPr="00E30361" w:rsidRDefault="00DA5274" w:rsidP="00647BDB">
                      <w:pPr>
                        <w:jc w:val="center"/>
                        <w:rPr>
                          <w:b/>
                        </w:rPr>
                      </w:pPr>
                      <w:r w:rsidRPr="0017146C">
                        <w:rPr>
                          <w:b/>
                          <w:color w:val="FFFFFF" w:themeColor="background1"/>
                        </w:rPr>
                        <w:t>REQUIRED COMPETENCE</w:t>
                      </w:r>
                    </w:p>
                  </w:txbxContent>
                </v:textbox>
                <w10:wrap type="through"/>
              </v:rect>
            </w:pict>
          </mc:Fallback>
        </mc:AlternateContent>
      </w:r>
      <w:r w:rsidRPr="000913A9">
        <w:rPr>
          <w:rFonts w:ascii="Arial" w:hAnsi="Arial" w:cs="Arial"/>
          <w:noProof/>
          <w:color w:val="000000" w:themeColor="text1"/>
          <w:sz w:val="22"/>
          <w:lang w:val="fr-FR" w:eastAsia="fr-FR"/>
        </w:rPr>
        <mc:AlternateContent>
          <mc:Choice Requires="wps">
            <w:drawing>
              <wp:anchor distT="0" distB="0" distL="114300" distR="114300" simplePos="0" relativeHeight="251661312" behindDoc="0" locked="0" layoutInCell="1" allowOverlap="1" wp14:anchorId="6129D84D" wp14:editId="3D2237D3">
                <wp:simplePos x="0" y="0"/>
                <wp:positionH relativeFrom="column">
                  <wp:posOffset>2313940</wp:posOffset>
                </wp:positionH>
                <wp:positionV relativeFrom="paragraph">
                  <wp:posOffset>483870</wp:posOffset>
                </wp:positionV>
                <wp:extent cx="1714500" cy="0"/>
                <wp:effectExtent l="0" t="127000" r="0" b="152400"/>
                <wp:wrapNone/>
                <wp:docPr id="28" name="Rechte verbindingslijn met pijl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38100">
                          <a:solidFill>
                            <a:srgbClr val="407EC9"/>
                          </a:solidFill>
                          <a:round/>
                          <a:headEnd type="triangle" w="med" len="med"/>
                          <a:tailEnd type="triangle" w="med" len="med"/>
                        </a:ln>
                        <a:effectLst>
                          <a:outerShdw dist="23000" dir="5400000" rotWithShape="0">
                            <a:srgbClr val="808080">
                              <a:alpha val="34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C36317" id="_x0000_t32" coordsize="21600,21600" o:spt="32" o:oned="t" path="m,l21600,21600e" filled="f">
                <v:path arrowok="t" fillok="f" o:connecttype="none"/>
                <o:lock v:ext="edit" shapetype="t"/>
              </v:shapetype>
              <v:shape id="Rechte verbindingslijn met pijl 13" o:spid="_x0000_s1026" type="#_x0000_t32" style="position:absolute;margin-left:182.2pt;margin-top:38.1pt;width:1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" strokecolor="#407ec9" strokeweight="3pt">
                <v:stroke startarrow="block" endarrow="block"/>
                <v:shadow on="t" opacity="22936f" origin=",.5" offset="0,.63889mm"/>
              </v:shape>
            </w:pict>
          </mc:Fallback>
        </mc:AlternateContent>
      </w:r>
      <w:r w:rsidRPr="000913A9">
        <w:rPr>
          <w:rFonts w:ascii="Arial" w:hAnsi="Arial" w:cs="Arial"/>
          <w:noProof/>
          <w:color w:val="000000" w:themeColor="text1"/>
          <w:sz w:val="22"/>
          <w:lang w:val="fr-FR" w:eastAsia="fr-FR"/>
        </w:rPr>
        <mc:AlternateContent>
          <mc:Choice Requires="wps">
            <w:drawing>
              <wp:anchor distT="0" distB="0" distL="114300" distR="114300" simplePos="0" relativeHeight="251662336" behindDoc="0" locked="0" layoutInCell="1" allowOverlap="1" wp14:anchorId="62BFC835" wp14:editId="1026D767">
                <wp:simplePos x="0" y="0"/>
                <wp:positionH relativeFrom="column">
                  <wp:posOffset>2710270</wp:posOffset>
                </wp:positionH>
                <wp:positionV relativeFrom="paragraph">
                  <wp:posOffset>163830</wp:posOffset>
                </wp:positionV>
                <wp:extent cx="784654" cy="251460"/>
                <wp:effectExtent l="0" t="0" r="0" b="2540"/>
                <wp:wrapNone/>
                <wp:docPr id="29" name="Tekstvak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654" cy="2514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B54464F" w14:textId="77777777" w:rsidR="00DA5274" w:rsidRPr="00E30361" w:rsidRDefault="00DA5274" w:rsidP="00647BDB">
                            <w:pPr>
                              <w:rPr>
                                <w:b/>
                              </w:rPr>
                            </w:pPr>
                            <w:r w:rsidRPr="00E30361">
                              <w:rPr>
                                <w:b/>
                              </w:rPr>
                              <w:t>Gap analysis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2BFC835" id="_x0000_t202" coordsize="21600,21600" o:spt="202" path="m,l,21600r21600,l21600,xe">
                <v:stroke joinstyle="miter"/>
                <v:path gradientshapeok="t" o:connecttype="rect"/>
              </v:shapetype>
              <v:shape id="Tekstvak 14" o:spid="_x0000_s1028" type="#_x0000_t202" style="position:absolute;margin-left:213.4pt;margin-top:12.9pt;width:61.8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" filled="f" stroked="f">
                <v:textbox>
                  <w:txbxContent>
                    <w:p w14:paraId="5B54464F" w14:textId="77777777" w:rsidR="00DA5274" w:rsidRPr="00E30361" w:rsidRDefault="00DA5274" w:rsidP="00647BDB">
                      <w:pPr>
                        <w:rPr>
                          <w:b/>
                        </w:rPr>
                      </w:pPr>
                      <w:r w:rsidRPr="00E30361">
                        <w:rPr>
                          <w:b/>
                        </w:rPr>
                        <w:t>Gap analysis</w:t>
                      </w:r>
                    </w:p>
                  </w:txbxContent>
                </v:textbox>
              </v:shape>
            </w:pict>
          </mc:Fallback>
        </mc:AlternateContent>
      </w:r>
    </w:p>
    <w:p w14:paraId="31EFD26F" w14:textId="60AD460C" w:rsidR="0017146C" w:rsidRPr="000913A9" w:rsidRDefault="0017146C" w:rsidP="00647BDB">
      <w:pPr>
        <w:tabs>
          <w:tab w:val="left" w:pos="220"/>
          <w:tab w:val="left" w:pos="720"/>
        </w:tabs>
        <w:spacing w:after="240"/>
        <w:rPr>
          <w:rFonts w:ascii="Arial" w:hAnsi="Arial" w:cs="Arial"/>
          <w:color w:val="000000" w:themeColor="text1"/>
          <w:sz w:val="22"/>
        </w:rPr>
      </w:pPr>
    </w:p>
    <w:p w14:paraId="0DF790A2" w14:textId="5A77D8C3" w:rsidR="00647BDB" w:rsidRPr="000913A9" w:rsidRDefault="00647BDB" w:rsidP="0017146C">
      <w:pPr>
        <w:tabs>
          <w:tab w:val="left" w:pos="220"/>
          <w:tab w:val="left" w:pos="720"/>
        </w:tabs>
        <w:spacing w:after="240"/>
      </w:pPr>
    </w:p>
    <w:p w14:paraId="536053C0" w14:textId="4E00956A" w:rsidR="004011FD" w:rsidRPr="000913A9" w:rsidRDefault="004011FD" w:rsidP="0017146C">
      <w:pPr>
        <w:pStyle w:val="Figurecaption"/>
      </w:pPr>
      <w:bookmarkStart w:id="21" w:name="_Toc452275085"/>
      <w:r w:rsidRPr="000913A9">
        <w:t>Gap analysis</w:t>
      </w:r>
      <w:bookmarkEnd w:id="21"/>
    </w:p>
    <w:p w14:paraId="6D745C3C" w14:textId="4C0FC21C" w:rsidR="00647BDB" w:rsidRPr="000913A9" w:rsidRDefault="00647BDB" w:rsidP="00647BDB">
      <w:pPr>
        <w:pStyle w:val="Heading2"/>
      </w:pPr>
      <w:bookmarkStart w:id="22" w:name="_Toc370820406"/>
      <w:bookmarkStart w:id="23" w:name="_Toc82183591"/>
      <w:r w:rsidRPr="000913A9">
        <w:t xml:space="preserve">Lesson </w:t>
      </w:r>
      <w:r w:rsidR="0008420C">
        <w:t>p</w:t>
      </w:r>
      <w:r w:rsidRPr="000913A9">
        <w:t>lans</w:t>
      </w:r>
      <w:bookmarkEnd w:id="22"/>
      <w:bookmarkEnd w:id="23"/>
    </w:p>
    <w:p w14:paraId="2AF00934" w14:textId="77777777" w:rsidR="0017146C" w:rsidRPr="000913A9" w:rsidRDefault="0017146C" w:rsidP="0017146C">
      <w:pPr>
        <w:pStyle w:val="Heading2separationline"/>
      </w:pPr>
    </w:p>
    <w:p w14:paraId="24034B48" w14:textId="04D03B30" w:rsidR="00647BDB" w:rsidRPr="000913A9" w:rsidRDefault="00647BDB" w:rsidP="00647BDB">
      <w:pPr>
        <w:pStyle w:val="BodyText"/>
      </w:pPr>
      <w:r w:rsidRPr="000913A9">
        <w:t>Facilitators should draw up lesson plans based on a detailed syllabus and the references to the textbooks and teaching material suggested for the course.</w:t>
      </w:r>
      <w:r w:rsidR="0008420C">
        <w:t xml:space="preserve"> </w:t>
      </w:r>
      <w:r w:rsidRPr="000913A9">
        <w:t>Where no adjustment has been found necessary in the subjects of a detailed syllabus, the lesson plans may simply consist of the topics indicated in the detailed syllabus with keywords, timeframes and required materials.</w:t>
      </w:r>
    </w:p>
    <w:p w14:paraId="2D6BC8C6" w14:textId="77777777" w:rsidR="00647BDB" w:rsidRPr="000913A9" w:rsidRDefault="00647BDB" w:rsidP="00647BDB">
      <w:pPr>
        <w:pStyle w:val="BodyText"/>
        <w:rPr>
          <w:color w:val="000000" w:themeColor="text1"/>
        </w:rPr>
      </w:pPr>
      <w:r w:rsidRPr="000913A9">
        <w:rPr>
          <w:color w:val="000000" w:themeColor="text1"/>
        </w:rPr>
        <w:t>Each competence should be defined in terms of the learning objectives, required knowledge, skills and attitude. The recommended competence for each subject is indicated in the subject outline of each module.</w:t>
      </w:r>
    </w:p>
    <w:p w14:paraId="1B020F93" w14:textId="437B5FAE" w:rsidR="00647BDB" w:rsidRPr="000913A9" w:rsidRDefault="00647BDB" w:rsidP="00647BDB">
      <w:pPr>
        <w:pStyle w:val="Heading2"/>
      </w:pPr>
      <w:bookmarkStart w:id="24" w:name="_Toc370820407"/>
      <w:bookmarkStart w:id="25" w:name="_Toc82183592"/>
      <w:r w:rsidRPr="000913A9">
        <w:t xml:space="preserve">Subject </w:t>
      </w:r>
      <w:r w:rsidR="0008420C">
        <w:t>o</w:t>
      </w:r>
      <w:r w:rsidRPr="000913A9">
        <w:t>utline</w:t>
      </w:r>
      <w:bookmarkEnd w:id="24"/>
      <w:bookmarkEnd w:id="25"/>
    </w:p>
    <w:p w14:paraId="559DD439" w14:textId="77777777" w:rsidR="0017146C" w:rsidRPr="000913A9" w:rsidRDefault="0017146C" w:rsidP="0017146C">
      <w:pPr>
        <w:pStyle w:val="Heading2separationline"/>
      </w:pPr>
    </w:p>
    <w:p w14:paraId="391C445B" w14:textId="53779BDC" w:rsidR="00647BDB" w:rsidRPr="000913A9" w:rsidRDefault="00647BDB" w:rsidP="00647BDB">
      <w:pPr>
        <w:pStyle w:val="BodyText"/>
        <w:rPr>
          <w:color w:val="000000" w:themeColor="text1"/>
        </w:rPr>
      </w:pPr>
      <w:r w:rsidRPr="000913A9">
        <w:rPr>
          <w:color w:val="000000" w:themeColor="text1"/>
        </w:rPr>
        <w:t>The subject outline of each module also includes a total recommended number of hours that should be allocated to each module.</w:t>
      </w:r>
      <w:r w:rsidR="0008420C">
        <w:rPr>
          <w:color w:val="000000" w:themeColor="text1"/>
        </w:rPr>
        <w:t xml:space="preserve"> </w:t>
      </w:r>
      <w:r w:rsidRPr="000913A9">
        <w:rPr>
          <w:color w:val="000000" w:themeColor="text1"/>
        </w:rPr>
        <w:t>However, it should be appreciated that these allocations depend upon the gap-analysis.</w:t>
      </w:r>
      <w:r w:rsidR="0008420C">
        <w:rPr>
          <w:color w:val="000000" w:themeColor="text1"/>
        </w:rPr>
        <w:t xml:space="preserve"> </w:t>
      </w:r>
      <w:r w:rsidRPr="000913A9">
        <w:rPr>
          <w:color w:val="000000" w:themeColor="text1"/>
        </w:rPr>
        <w:t xml:space="preserve">Training organizations should therefore </w:t>
      </w:r>
      <w:r w:rsidR="00B50917" w:rsidRPr="000913A9">
        <w:rPr>
          <w:color w:val="000000" w:themeColor="text1"/>
        </w:rPr>
        <w:t>carefully review</w:t>
      </w:r>
      <w:r w:rsidRPr="000913A9">
        <w:rPr>
          <w:color w:val="000000" w:themeColor="text1"/>
        </w:rPr>
        <w:t xml:space="preserve"> lesson plan design and consider the need to reallocate the time required to achieve each specific learning objective.</w:t>
      </w:r>
    </w:p>
    <w:p w14:paraId="0C773B9E" w14:textId="7D5190F3" w:rsidR="00647BDB" w:rsidRPr="000913A9" w:rsidRDefault="00647BDB" w:rsidP="00647BDB">
      <w:pPr>
        <w:pStyle w:val="Heading1"/>
        <w:keepLines w:val="0"/>
        <w:spacing w:after="240" w:line="240" w:lineRule="auto"/>
      </w:pPr>
      <w:r w:rsidRPr="000913A9">
        <w:br w:type="column"/>
      </w:r>
      <w:bookmarkStart w:id="26" w:name="_Toc370820408"/>
      <w:bookmarkStart w:id="27" w:name="_Toc82183593"/>
      <w:r w:rsidR="004011FD" w:rsidRPr="000913A9">
        <w:rPr>
          <w:caps w:val="0"/>
        </w:rPr>
        <w:lastRenderedPageBreak/>
        <w:t>PART C – GUIDELINES FOR FACILITATORS</w:t>
      </w:r>
      <w:bookmarkEnd w:id="26"/>
      <w:bookmarkEnd w:id="27"/>
    </w:p>
    <w:p w14:paraId="5B5601D9" w14:textId="77777777" w:rsidR="00320E22" w:rsidRPr="000913A9" w:rsidRDefault="00320E22" w:rsidP="00320E22">
      <w:pPr>
        <w:pStyle w:val="Heading1separatationline"/>
      </w:pPr>
    </w:p>
    <w:p w14:paraId="5536C6BB" w14:textId="77777777" w:rsidR="00647BDB" w:rsidRPr="000913A9" w:rsidRDefault="00647BDB" w:rsidP="00647BDB">
      <w:pPr>
        <w:pStyle w:val="Heading2"/>
      </w:pPr>
      <w:bookmarkStart w:id="28" w:name="_Toc370820409"/>
      <w:bookmarkStart w:id="29" w:name="_Toc82183594"/>
      <w:r w:rsidRPr="000913A9">
        <w:t>Introduction</w:t>
      </w:r>
      <w:bookmarkEnd w:id="28"/>
      <w:bookmarkEnd w:id="29"/>
    </w:p>
    <w:p w14:paraId="7A604946" w14:textId="2CA1EA39" w:rsidR="00320E22" w:rsidRPr="000913A9" w:rsidRDefault="00320E22" w:rsidP="00320E22">
      <w:pPr>
        <w:pStyle w:val="Heading2separationline"/>
      </w:pPr>
    </w:p>
    <w:p w14:paraId="3172E5D3" w14:textId="4A79DA01" w:rsidR="00647BDB" w:rsidRPr="000913A9" w:rsidRDefault="00647BDB" w:rsidP="00647BDB">
      <w:pPr>
        <w:pStyle w:val="BodyText"/>
      </w:pPr>
      <w:r w:rsidRPr="00F803F5">
        <w:rPr>
          <w:highlight w:val="green"/>
        </w:rPr>
        <w:t xml:space="preserve">This Guideline is designed for </w:t>
      </w:r>
      <w:commentRangeStart w:id="30"/>
      <w:r w:rsidRPr="00F803F5">
        <w:rPr>
          <w:highlight w:val="green"/>
        </w:rPr>
        <w:t>adult TTIs</w:t>
      </w:r>
      <w:commentRangeEnd w:id="30"/>
      <w:r w:rsidR="00BA53ED" w:rsidRPr="00F803F5">
        <w:rPr>
          <w:rStyle w:val="CommentReference"/>
          <w:sz w:val="22"/>
          <w:szCs w:val="22"/>
          <w:highlight w:val="green"/>
        </w:rPr>
        <w:commentReference w:id="30"/>
      </w:r>
      <w:r w:rsidRPr="00F803F5">
        <w:rPr>
          <w:highlight w:val="green"/>
        </w:rPr>
        <w:t>.</w:t>
      </w:r>
      <w:r w:rsidR="0008420C">
        <w:t xml:space="preserve"> </w:t>
      </w:r>
      <w:r w:rsidRPr="000913A9">
        <w:t>Throughout the years it has been recogn</w:t>
      </w:r>
      <w:r w:rsidR="0008420C">
        <w:t>ize</w:t>
      </w:r>
      <w:r w:rsidRPr="000913A9">
        <w:t>d that the strategy used by adult TTIs differs from the strategy used by younger students. In order to have the maximum effect of training it is crucial to use the appropriate learning methods.</w:t>
      </w:r>
    </w:p>
    <w:p w14:paraId="1FE7AD17" w14:textId="3FAD3D24" w:rsidR="00647BDB" w:rsidRPr="000913A9" w:rsidRDefault="00647BDB" w:rsidP="00647BDB">
      <w:pPr>
        <w:pStyle w:val="Heading2"/>
      </w:pPr>
      <w:bookmarkStart w:id="31" w:name="_Toc370820410"/>
      <w:bookmarkStart w:id="32" w:name="_Toc82183595"/>
      <w:r w:rsidRPr="000913A9">
        <w:t xml:space="preserve">Modular </w:t>
      </w:r>
      <w:r w:rsidR="0008420C">
        <w:t>p</w:t>
      </w:r>
      <w:r w:rsidRPr="000913A9">
        <w:t>resentation</w:t>
      </w:r>
      <w:bookmarkEnd w:id="31"/>
      <w:bookmarkEnd w:id="32"/>
    </w:p>
    <w:p w14:paraId="5AE808A0" w14:textId="77777777" w:rsidR="00320E22" w:rsidRPr="000913A9" w:rsidRDefault="00320E22" w:rsidP="00320E22">
      <w:pPr>
        <w:pStyle w:val="Heading2separationline"/>
      </w:pPr>
    </w:p>
    <w:p w14:paraId="15E8123E" w14:textId="09C88885" w:rsidR="00647BDB" w:rsidRPr="000913A9" w:rsidRDefault="00647BDB" w:rsidP="00647BDB">
      <w:pPr>
        <w:pStyle w:val="BodyText"/>
      </w:pPr>
      <w:r w:rsidRPr="000913A9">
        <w:t>The modular presentation enables facilitators to modify the course content and provide any revisions of the objectives as required.</w:t>
      </w:r>
      <w:r w:rsidR="0008420C">
        <w:t xml:space="preserve"> </w:t>
      </w:r>
      <w:r w:rsidRPr="000913A9">
        <w:t>Facilitators should draw up lesson plans based on each detailed syllabus and the references in them to textbooks and teaching material suggested for the course.</w:t>
      </w:r>
    </w:p>
    <w:p w14:paraId="0310818F" w14:textId="67BBFDBB" w:rsidR="00647BDB" w:rsidRPr="000913A9" w:rsidRDefault="00647BDB" w:rsidP="00647BDB">
      <w:pPr>
        <w:pStyle w:val="BodyText"/>
      </w:pPr>
      <w:r w:rsidRPr="000913A9">
        <w:t>The subject outline of each module also includes a recommended assessment of the time that should be allocated to each subject.</w:t>
      </w:r>
      <w:r w:rsidR="0008420C">
        <w:t xml:space="preserve"> </w:t>
      </w:r>
      <w:r w:rsidRPr="000913A9">
        <w:t>However, it should be appreciated that these allocations depend on the entry level of the TTIs.</w:t>
      </w:r>
      <w:r w:rsidR="0008420C">
        <w:t xml:space="preserve"> </w:t>
      </w:r>
      <w:r w:rsidRPr="000913A9">
        <w:t xml:space="preserve">Facilitators should therefore </w:t>
      </w:r>
      <w:r w:rsidR="00B50917" w:rsidRPr="000913A9">
        <w:t>carefully review</w:t>
      </w:r>
      <w:r w:rsidRPr="000913A9">
        <w:t xml:space="preserve"> these assessments during course and lesson plan design and consider the need to reallocate the time required to achieve each specific learning objective.</w:t>
      </w:r>
    </w:p>
    <w:p w14:paraId="2B4704CC" w14:textId="06894F6F" w:rsidR="00647BDB" w:rsidRPr="000913A9" w:rsidRDefault="00647BDB" w:rsidP="00647BDB">
      <w:pPr>
        <w:pStyle w:val="BodyText"/>
      </w:pPr>
      <w:r w:rsidRPr="000913A9">
        <w:t>A detailed teaching syllabus of each module should be written in learning-objective format.</w:t>
      </w:r>
      <w:r w:rsidR="0008420C">
        <w:t xml:space="preserve"> </w:t>
      </w:r>
      <w:r w:rsidRPr="000913A9">
        <w:t>The objective determines what the TTI must do to demonstrate that knowledge has been transferred.</w:t>
      </w:r>
      <w:r w:rsidR="0008420C">
        <w:t xml:space="preserve"> </w:t>
      </w:r>
      <w:r w:rsidRPr="000913A9">
        <w:t>All objectives are understood to be prefixed by the words:</w:t>
      </w:r>
    </w:p>
    <w:p w14:paraId="5E8FC247" w14:textId="4D208728" w:rsidR="00647BDB" w:rsidRPr="000913A9" w:rsidRDefault="00647BDB" w:rsidP="007F3ED5">
      <w:pPr>
        <w:pStyle w:val="Quotationparagraph"/>
      </w:pPr>
      <w:r w:rsidRPr="000913A9">
        <w:t>´the expected learning outcome is that the TTI has acquired the recommended levels of competence in conducting training´</w:t>
      </w:r>
    </w:p>
    <w:p w14:paraId="4C1D092A" w14:textId="43485E7D" w:rsidR="00647BDB" w:rsidRPr="000913A9" w:rsidRDefault="00647BDB" w:rsidP="00647BDB">
      <w:pPr>
        <w:pStyle w:val="BodyText"/>
      </w:pPr>
      <w:r w:rsidRPr="000913A9">
        <w:t>In preparing a teaching scheme and lesson plans, facilitators are free to use any teaching method or combination of methods that will ensure that TTIs can meet the stated objectives.</w:t>
      </w:r>
      <w:r w:rsidR="0008420C">
        <w:t xml:space="preserve"> </w:t>
      </w:r>
      <w:r w:rsidRPr="000913A9">
        <w:t>However, it is essential that TTIs attain all objectives set out in each syllabus.</w:t>
      </w:r>
    </w:p>
    <w:p w14:paraId="10F57544" w14:textId="4C3BF15F" w:rsidR="00647BDB" w:rsidRPr="000913A9" w:rsidRDefault="00320E22" w:rsidP="00647BDB">
      <w:pPr>
        <w:pStyle w:val="Heading2"/>
      </w:pPr>
      <w:bookmarkStart w:id="33" w:name="_Toc370820411"/>
      <w:bookmarkStart w:id="34" w:name="_Toc82183596"/>
      <w:r w:rsidRPr="000913A9">
        <w:rPr>
          <w:noProof/>
          <w:lang w:val="fr-FR" w:eastAsia="fr-FR"/>
        </w:rPr>
        <mc:AlternateContent>
          <mc:Choice Requires="wps">
            <w:drawing>
              <wp:anchor distT="0" distB="0" distL="114300" distR="114300" simplePos="0" relativeHeight="251665408" behindDoc="0" locked="0" layoutInCell="1" allowOverlap="1" wp14:anchorId="73AD676D" wp14:editId="15005B25">
                <wp:simplePos x="0" y="0"/>
                <wp:positionH relativeFrom="margin">
                  <wp:posOffset>4125595</wp:posOffset>
                </wp:positionH>
                <wp:positionV relativeFrom="margin">
                  <wp:posOffset>5195570</wp:posOffset>
                </wp:positionV>
                <wp:extent cx="2334895" cy="2260600"/>
                <wp:effectExtent l="0" t="0" r="1905" b="0"/>
                <wp:wrapSquare wrapText="bothSides"/>
                <wp:docPr id="27" name="Triangle 27"/>
                <wp:cNvGraphicFramePr/>
                <a:graphic xmlns:a="http://schemas.openxmlformats.org/drawingml/2006/main">
                  <a:graphicData uri="http://schemas.microsoft.com/office/word/2010/wordprocessingShape">
                    <wps:wsp>
                      <wps:cNvSpPr/>
                      <wps:spPr>
                        <a:xfrm>
                          <a:off x="0" y="0"/>
                          <a:ext cx="2334895" cy="2260600"/>
                        </a:xfrm>
                        <a:prstGeom prst="triangle">
                          <a:avLst/>
                        </a:prstGeom>
                        <a:gradFill flip="none" rotWithShape="1">
                          <a:gsLst>
                            <a:gs pos="0">
                              <a:srgbClr val="83D0F5">
                                <a:tint val="66000"/>
                                <a:satMod val="160000"/>
                              </a:srgbClr>
                            </a:gs>
                            <a:gs pos="50000">
                              <a:srgbClr val="83D0F5">
                                <a:tint val="44500"/>
                                <a:satMod val="160000"/>
                              </a:srgbClr>
                            </a:gs>
                            <a:gs pos="100000">
                              <a:srgbClr val="83D0F5">
                                <a:tint val="23500"/>
                                <a:satMod val="160000"/>
                              </a:srgbClr>
                            </a:gs>
                          </a:gsLst>
                          <a:lin ang="27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1D146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27" o:spid="_x0000_s1026" type="#_x0000_t5" style="position:absolute;margin-left:324.85pt;margin-top:409.1pt;width:183.85pt;height:178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" fillcolor="#a7e6ff" stroked="f" strokeweight="2pt">
                <v:fill color2="#e4f6ff" rotate="t" angle="45" colors="0 #a7e6ff;.5 #c8eeff;1 #e4f6ff" focus="100%" type="gradient"/>
                <w10:wrap type="square" anchorx="margin" anchory="margin"/>
              </v:shape>
            </w:pict>
          </mc:Fallback>
        </mc:AlternateContent>
      </w:r>
      <w:r w:rsidR="00647BDB" w:rsidRPr="000913A9">
        <w:t>Assessment</w:t>
      </w:r>
      <w:bookmarkEnd w:id="33"/>
      <w:bookmarkEnd w:id="34"/>
    </w:p>
    <w:p w14:paraId="33A05F7C" w14:textId="06F12E6E" w:rsidR="00647BDB" w:rsidRPr="000913A9" w:rsidRDefault="00460573" w:rsidP="00647BDB">
      <w:pPr>
        <w:pStyle w:val="BodyText"/>
      </w:pPr>
      <w:r w:rsidRPr="000913A9">
        <w:rPr>
          <w:noProof/>
          <w:lang w:val="fr-FR" w:eastAsia="fr-FR"/>
        </w:rPr>
        <mc:AlternateContent>
          <mc:Choice Requires="wps">
            <w:drawing>
              <wp:anchor distT="0" distB="0" distL="114300" distR="114300" simplePos="0" relativeHeight="251667456" behindDoc="0" locked="0" layoutInCell="1" allowOverlap="1" wp14:anchorId="30A0E6FD" wp14:editId="2861AC43">
                <wp:simplePos x="0" y="0"/>
                <wp:positionH relativeFrom="column">
                  <wp:posOffset>5049520</wp:posOffset>
                </wp:positionH>
                <wp:positionV relativeFrom="paragraph">
                  <wp:posOffset>371475</wp:posOffset>
                </wp:positionV>
                <wp:extent cx="490855" cy="20955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490855" cy="2095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50D7233" w14:textId="78B1DB80" w:rsidR="00DA5274" w:rsidRDefault="00DA5274">
                            <w:r>
                              <w:t>Create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A0E6FD" id="Text Box 33" o:spid="_x0000_s1029" type="#_x0000_t202" style="position:absolute;left:0;text-align:left;margin-left:397.6pt;margin-top:29.25pt;width:38.65pt;height:16.5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" filled="f" stroked="f">
                <v:textbox>
                  <w:txbxContent>
                    <w:p w14:paraId="150D7233" w14:textId="78B1DB80" w:rsidR="00DA5274" w:rsidRDefault="00DA5274">
                      <w:r>
                        <w:t>Create</w:t>
                      </w:r>
                    </w:p>
                  </w:txbxContent>
                </v:textbox>
                <w10:wrap type="square"/>
              </v:shape>
            </w:pict>
          </mc:Fallback>
        </mc:AlternateContent>
      </w:r>
      <w:r w:rsidRPr="000913A9">
        <w:rPr>
          <w:noProof/>
          <w:lang w:val="fr-FR" w:eastAsia="fr-FR"/>
        </w:rPr>
        <mc:AlternateContent>
          <mc:Choice Requires="wps">
            <w:drawing>
              <wp:anchor distT="0" distB="0" distL="114300" distR="114300" simplePos="0" relativeHeight="251666432" behindDoc="0" locked="0" layoutInCell="1" allowOverlap="1" wp14:anchorId="7AA04F4E" wp14:editId="1278A0FF">
                <wp:simplePos x="0" y="0"/>
                <wp:positionH relativeFrom="column">
                  <wp:posOffset>4947525</wp:posOffset>
                </wp:positionH>
                <wp:positionV relativeFrom="paragraph">
                  <wp:posOffset>632203</wp:posOffset>
                </wp:positionV>
                <wp:extent cx="698500" cy="0"/>
                <wp:effectExtent l="0" t="0" r="12700" b="25400"/>
                <wp:wrapNone/>
                <wp:docPr id="32" name="Straight Connector 32"/>
                <wp:cNvGraphicFramePr/>
                <a:graphic xmlns:a="http://schemas.openxmlformats.org/drawingml/2006/main">
                  <a:graphicData uri="http://schemas.microsoft.com/office/word/2010/wordprocessingShape">
                    <wps:wsp>
                      <wps:cNvCnPr/>
                      <wps:spPr>
                        <a:xfrm>
                          <a:off x="0" y="0"/>
                          <a:ext cx="698500" cy="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1802EB" id="Straight Connector 32"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9.55pt,49.8pt" to="444.5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" strokecolor="white [3212]"/>
            </w:pict>
          </mc:Fallback>
        </mc:AlternateContent>
      </w:r>
      <w:r w:rsidR="00911719" w:rsidRPr="000913A9">
        <w:rPr>
          <w:noProof/>
          <w:lang w:val="fr-FR" w:eastAsia="fr-FR"/>
        </w:rPr>
        <mc:AlternateContent>
          <mc:Choice Requires="wps">
            <w:drawing>
              <wp:anchor distT="0" distB="0" distL="114300" distR="114300" simplePos="0" relativeHeight="251676672" behindDoc="0" locked="0" layoutInCell="1" allowOverlap="1" wp14:anchorId="77FA8FB0" wp14:editId="2905B1E8">
                <wp:simplePos x="0" y="0"/>
                <wp:positionH relativeFrom="column">
                  <wp:posOffset>4946015</wp:posOffset>
                </wp:positionH>
                <wp:positionV relativeFrom="paragraph">
                  <wp:posOffset>1973580</wp:posOffset>
                </wp:positionV>
                <wp:extent cx="698500" cy="234315"/>
                <wp:effectExtent l="0" t="0" r="0" b="0"/>
                <wp:wrapSquare wrapText="bothSides"/>
                <wp:docPr id="39" name="Text Box 39"/>
                <wp:cNvGraphicFramePr/>
                <a:graphic xmlns:a="http://schemas.openxmlformats.org/drawingml/2006/main">
                  <a:graphicData uri="http://schemas.microsoft.com/office/word/2010/wordprocessingShape">
                    <wps:wsp>
                      <wps:cNvSpPr txBox="1"/>
                      <wps:spPr>
                        <a:xfrm>
                          <a:off x="0" y="0"/>
                          <a:ext cx="698500" cy="2343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0EB00F6" w14:textId="62ED5487" w:rsidR="00DA5274" w:rsidRDefault="00DA5274" w:rsidP="00911719">
                            <w:r>
                              <w:t>Remember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FA8FB0" id="Text Box 39" o:spid="_x0000_s1030" type="#_x0000_t202" style="position:absolute;left:0;text-align:left;margin-left:389.45pt;margin-top:155.4pt;width:55pt;height:18.45pt;z-index:2516766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" filled="f" stroked="f">
                <v:textbox>
                  <w:txbxContent>
                    <w:p w14:paraId="60EB00F6" w14:textId="62ED5487" w:rsidR="00DA5274" w:rsidRDefault="00DA5274" w:rsidP="00911719">
                      <w:r>
                        <w:t>Remember</w:t>
                      </w:r>
                    </w:p>
                  </w:txbxContent>
                </v:textbox>
                <w10:wrap type="square"/>
              </v:shape>
            </w:pict>
          </mc:Fallback>
        </mc:AlternateContent>
      </w:r>
      <w:r w:rsidR="00911719" w:rsidRPr="000913A9">
        <w:rPr>
          <w:noProof/>
          <w:lang w:val="fr-FR" w:eastAsia="fr-FR"/>
        </w:rPr>
        <mc:AlternateContent>
          <mc:Choice Requires="wps">
            <w:drawing>
              <wp:anchor distT="0" distB="0" distL="114300" distR="114300" simplePos="0" relativeHeight="251670528" behindDoc="0" locked="0" layoutInCell="1" allowOverlap="1" wp14:anchorId="770D1306" wp14:editId="75BE851D">
                <wp:simplePos x="0" y="0"/>
                <wp:positionH relativeFrom="column">
                  <wp:posOffset>5071110</wp:posOffset>
                </wp:positionH>
                <wp:positionV relativeFrom="paragraph">
                  <wp:posOffset>1318260</wp:posOffset>
                </wp:positionV>
                <wp:extent cx="447675" cy="234315"/>
                <wp:effectExtent l="0" t="0" r="0" b="0"/>
                <wp:wrapSquare wrapText="bothSides"/>
                <wp:docPr id="36" name="Text Box 36"/>
                <wp:cNvGraphicFramePr/>
                <a:graphic xmlns:a="http://schemas.openxmlformats.org/drawingml/2006/main">
                  <a:graphicData uri="http://schemas.microsoft.com/office/word/2010/wordprocessingShape">
                    <wps:wsp>
                      <wps:cNvSpPr txBox="1"/>
                      <wps:spPr>
                        <a:xfrm>
                          <a:off x="0" y="0"/>
                          <a:ext cx="447675" cy="2343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E5ECE66" w14:textId="3C7E8BCB" w:rsidR="00DA5274" w:rsidRDefault="00DA5274" w:rsidP="00911719">
                            <w:r>
                              <w:t>Apply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0D1306" id="Text Box 36" o:spid="_x0000_s1031" type="#_x0000_t202" style="position:absolute;left:0;text-align:left;margin-left:399.3pt;margin-top:103.8pt;width:35.25pt;height:18.4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" filled="f" stroked="f">
                <v:textbox>
                  <w:txbxContent>
                    <w:p w14:paraId="5E5ECE66" w14:textId="3C7E8BCB" w:rsidR="00DA5274" w:rsidRDefault="00DA5274" w:rsidP="00911719">
                      <w:r>
                        <w:t>Apply</w:t>
                      </w:r>
                    </w:p>
                  </w:txbxContent>
                </v:textbox>
                <w10:wrap type="square"/>
              </v:shape>
            </w:pict>
          </mc:Fallback>
        </mc:AlternateContent>
      </w:r>
      <w:r w:rsidR="00911719" w:rsidRPr="000913A9">
        <w:rPr>
          <w:noProof/>
          <w:lang w:val="fr-FR" w:eastAsia="fr-FR"/>
        </w:rPr>
        <mc:AlternateContent>
          <mc:Choice Requires="wps">
            <w:drawing>
              <wp:anchor distT="0" distB="0" distL="114300" distR="114300" simplePos="0" relativeHeight="251672576" behindDoc="0" locked="0" layoutInCell="1" allowOverlap="1" wp14:anchorId="25EE0E7B" wp14:editId="2D036175">
                <wp:simplePos x="0" y="0"/>
                <wp:positionH relativeFrom="column">
                  <wp:posOffset>5023485</wp:posOffset>
                </wp:positionH>
                <wp:positionV relativeFrom="paragraph">
                  <wp:posOffset>1040130</wp:posOffset>
                </wp:positionV>
                <wp:extent cx="543560" cy="234315"/>
                <wp:effectExtent l="0" t="0" r="0" b="0"/>
                <wp:wrapSquare wrapText="bothSides"/>
                <wp:docPr id="37" name="Text Box 37"/>
                <wp:cNvGraphicFramePr/>
                <a:graphic xmlns:a="http://schemas.openxmlformats.org/drawingml/2006/main">
                  <a:graphicData uri="http://schemas.microsoft.com/office/word/2010/wordprocessingShape">
                    <wps:wsp>
                      <wps:cNvSpPr txBox="1"/>
                      <wps:spPr>
                        <a:xfrm>
                          <a:off x="0" y="0"/>
                          <a:ext cx="543560" cy="2343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7AB0CF4" w14:textId="1E14FDDF" w:rsidR="00DA5274" w:rsidRDefault="00DA5274" w:rsidP="00911719">
                            <w:r>
                              <w:t>Analyse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EE0E7B" id="Text Box 37" o:spid="_x0000_s1032" type="#_x0000_t202" style="position:absolute;left:0;text-align:left;margin-left:395.55pt;margin-top:81.9pt;width:42.8pt;height:18.4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" filled="f" stroked="f">
                <v:textbox>
                  <w:txbxContent>
                    <w:p w14:paraId="17AB0CF4" w14:textId="1E14FDDF" w:rsidR="00DA5274" w:rsidRDefault="00DA5274" w:rsidP="00911719">
                      <w:r>
                        <w:t>Analyse</w:t>
                      </w:r>
                    </w:p>
                  </w:txbxContent>
                </v:textbox>
                <w10:wrap type="square"/>
              </v:shape>
            </w:pict>
          </mc:Fallback>
        </mc:AlternateContent>
      </w:r>
      <w:r w:rsidR="00911719" w:rsidRPr="000913A9">
        <w:rPr>
          <w:noProof/>
          <w:lang w:val="fr-FR" w:eastAsia="fr-FR"/>
        </w:rPr>
        <mc:AlternateContent>
          <mc:Choice Requires="wps">
            <w:drawing>
              <wp:anchor distT="0" distB="0" distL="114300" distR="114300" simplePos="0" relativeHeight="251668480" behindDoc="0" locked="0" layoutInCell="1" allowOverlap="1" wp14:anchorId="1DB39365" wp14:editId="3A4B32E6">
                <wp:simplePos x="0" y="0"/>
                <wp:positionH relativeFrom="column">
                  <wp:posOffset>5004435</wp:posOffset>
                </wp:positionH>
                <wp:positionV relativeFrom="paragraph">
                  <wp:posOffset>699135</wp:posOffset>
                </wp:positionV>
                <wp:extent cx="581660" cy="197485"/>
                <wp:effectExtent l="0" t="0" r="0" b="5715"/>
                <wp:wrapSquare wrapText="bothSides"/>
                <wp:docPr id="35" name="Text Box 35"/>
                <wp:cNvGraphicFramePr/>
                <a:graphic xmlns:a="http://schemas.openxmlformats.org/drawingml/2006/main">
                  <a:graphicData uri="http://schemas.microsoft.com/office/word/2010/wordprocessingShape">
                    <wps:wsp>
                      <wps:cNvSpPr txBox="1"/>
                      <wps:spPr>
                        <a:xfrm>
                          <a:off x="0" y="0"/>
                          <a:ext cx="581660" cy="19748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FA40824" w14:textId="79C50045" w:rsidR="00DA5274" w:rsidRDefault="00DA5274">
                            <w:r>
                              <w:t>Evaluate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B39365" id="Text Box 35" o:spid="_x0000_s1033" type="#_x0000_t202" style="position:absolute;left:0;text-align:left;margin-left:394.05pt;margin-top:55.05pt;width:45.8pt;height:15.55pt;z-index:2516684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" filled="f" stroked="f">
                <v:textbox>
                  <w:txbxContent>
                    <w:p w14:paraId="2FA40824" w14:textId="79C50045" w:rsidR="00DA5274" w:rsidRDefault="00DA5274">
                      <w:r>
                        <w:t>Evaluate</w:t>
                      </w:r>
                    </w:p>
                  </w:txbxContent>
                </v:textbox>
                <w10:wrap type="square"/>
              </v:shape>
            </w:pict>
          </mc:Fallback>
        </mc:AlternateContent>
      </w:r>
      <w:r w:rsidR="00911719" w:rsidRPr="000913A9">
        <w:rPr>
          <w:noProof/>
          <w:lang w:val="fr-FR" w:eastAsia="fr-FR"/>
        </w:rPr>
        <mc:AlternateContent>
          <mc:Choice Requires="wps">
            <w:drawing>
              <wp:anchor distT="0" distB="0" distL="114300" distR="114300" simplePos="0" relativeHeight="251674624" behindDoc="0" locked="0" layoutInCell="1" allowOverlap="1" wp14:anchorId="44F25F55" wp14:editId="2A9987B1">
                <wp:simplePos x="0" y="0"/>
                <wp:positionH relativeFrom="column">
                  <wp:posOffset>4929505</wp:posOffset>
                </wp:positionH>
                <wp:positionV relativeFrom="paragraph">
                  <wp:posOffset>1622425</wp:posOffset>
                </wp:positionV>
                <wp:extent cx="731520" cy="234315"/>
                <wp:effectExtent l="0" t="0" r="0" b="0"/>
                <wp:wrapSquare wrapText="bothSides"/>
                <wp:docPr id="38" name="Text Box 38"/>
                <wp:cNvGraphicFramePr/>
                <a:graphic xmlns:a="http://schemas.openxmlformats.org/drawingml/2006/main">
                  <a:graphicData uri="http://schemas.microsoft.com/office/word/2010/wordprocessingShape">
                    <wps:wsp>
                      <wps:cNvSpPr txBox="1"/>
                      <wps:spPr>
                        <a:xfrm>
                          <a:off x="0" y="0"/>
                          <a:ext cx="731520" cy="2343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CEF2467" w14:textId="70BB0462" w:rsidR="00DA5274" w:rsidRDefault="00DA5274" w:rsidP="00911719">
                            <w:r>
                              <w:t>Understand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F25F55" id="Text Box 38" o:spid="_x0000_s1034" type="#_x0000_t202" style="position:absolute;left:0;text-align:left;margin-left:388.15pt;margin-top:127.75pt;width:57.6pt;height:18.45pt;z-index:2516746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" filled="f" stroked="f">
                <v:textbox>
                  <w:txbxContent>
                    <w:p w14:paraId="2CEF2467" w14:textId="70BB0462" w:rsidR="00DA5274" w:rsidRDefault="00DA5274" w:rsidP="00911719">
                      <w:r>
                        <w:t>Understand</w:t>
                      </w:r>
                    </w:p>
                  </w:txbxContent>
                </v:textbox>
                <w10:wrap type="square"/>
              </v:shape>
            </w:pict>
          </mc:Fallback>
        </mc:AlternateContent>
      </w:r>
      <w:r w:rsidR="00647BDB" w:rsidRPr="000913A9">
        <w:t>Continuous assessment of TTIs should be undertaken. In many cases the assessment can be based on the TTI’s competence, demonstrated via assignments.</w:t>
      </w:r>
      <w:r w:rsidR="0008420C">
        <w:t xml:space="preserve"> </w:t>
      </w:r>
      <w:r w:rsidR="00647BDB" w:rsidRPr="000913A9">
        <w:t>These assessments are required for the purpose of certification.</w:t>
      </w:r>
    </w:p>
    <w:p w14:paraId="6FE1844C" w14:textId="20590598" w:rsidR="00647BDB" w:rsidRPr="000913A9" w:rsidRDefault="00460573" w:rsidP="00320E22">
      <w:pPr>
        <w:pStyle w:val="BodyText"/>
      </w:pPr>
      <w:r w:rsidRPr="000913A9">
        <w:rPr>
          <w:noProof/>
          <w:lang w:val="fr-FR" w:eastAsia="fr-FR"/>
        </w:rPr>
        <mc:AlternateContent>
          <mc:Choice Requires="wps">
            <w:drawing>
              <wp:anchor distT="0" distB="0" distL="114300" distR="114300" simplePos="0" relativeHeight="251678720" behindDoc="0" locked="0" layoutInCell="1" allowOverlap="1" wp14:anchorId="1A437100" wp14:editId="1C4EA118">
                <wp:simplePos x="0" y="0"/>
                <wp:positionH relativeFrom="column">
                  <wp:posOffset>4780709</wp:posOffset>
                </wp:positionH>
                <wp:positionV relativeFrom="paragraph">
                  <wp:posOffset>200832</wp:posOffset>
                </wp:positionV>
                <wp:extent cx="1013254" cy="6178"/>
                <wp:effectExtent l="0" t="0" r="28575" b="45085"/>
                <wp:wrapNone/>
                <wp:docPr id="41" name="Straight Connector 41"/>
                <wp:cNvGraphicFramePr/>
                <a:graphic xmlns:a="http://schemas.openxmlformats.org/drawingml/2006/main">
                  <a:graphicData uri="http://schemas.microsoft.com/office/word/2010/wordprocessingShape">
                    <wps:wsp>
                      <wps:cNvCnPr/>
                      <wps:spPr>
                        <a:xfrm>
                          <a:off x="0" y="0"/>
                          <a:ext cx="1013254" cy="617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93938C" id="Straight Connector 4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6.45pt,15.8pt" to="456.2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" strokecolor="white [3212]"/>
            </w:pict>
          </mc:Fallback>
        </mc:AlternateContent>
      </w:r>
      <w:r w:rsidRPr="000913A9">
        <w:rPr>
          <w:noProof/>
          <w:lang w:val="fr-FR" w:eastAsia="fr-FR"/>
        </w:rPr>
        <mc:AlternateContent>
          <mc:Choice Requires="wps">
            <w:drawing>
              <wp:anchor distT="0" distB="0" distL="114300" distR="114300" simplePos="0" relativeHeight="251680768" behindDoc="0" locked="0" layoutInCell="1" allowOverlap="1" wp14:anchorId="6D05C8B1" wp14:editId="60C0752B">
                <wp:simplePos x="0" y="0"/>
                <wp:positionH relativeFrom="column">
                  <wp:posOffset>4638605</wp:posOffset>
                </wp:positionH>
                <wp:positionV relativeFrom="paragraph">
                  <wp:posOffset>503572</wp:posOffset>
                </wp:positionV>
                <wp:extent cx="1309817" cy="11894"/>
                <wp:effectExtent l="0" t="0" r="36830" b="39370"/>
                <wp:wrapNone/>
                <wp:docPr id="42" name="Straight Connector 42"/>
                <wp:cNvGraphicFramePr/>
                <a:graphic xmlns:a="http://schemas.openxmlformats.org/drawingml/2006/main">
                  <a:graphicData uri="http://schemas.microsoft.com/office/word/2010/wordprocessingShape">
                    <wps:wsp>
                      <wps:cNvCnPr/>
                      <wps:spPr>
                        <a:xfrm>
                          <a:off x="0" y="0"/>
                          <a:ext cx="1309817" cy="11894"/>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CFD6BC" id="Straight Connector 4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25pt,39.65pt" to="468.4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" strokecolor="white [3212]"/>
            </w:pict>
          </mc:Fallback>
        </mc:AlternateContent>
      </w:r>
      <w:r w:rsidRPr="000913A9">
        <w:rPr>
          <w:noProof/>
          <w:lang w:val="fr-FR" w:eastAsia="fr-FR"/>
        </w:rPr>
        <mc:AlternateContent>
          <mc:Choice Requires="wps">
            <w:drawing>
              <wp:anchor distT="0" distB="0" distL="114300" distR="114300" simplePos="0" relativeHeight="251682816" behindDoc="0" locked="0" layoutInCell="1" allowOverlap="1" wp14:anchorId="70B92D25" wp14:editId="77BB0C04">
                <wp:simplePos x="0" y="0"/>
                <wp:positionH relativeFrom="column">
                  <wp:posOffset>4484146</wp:posOffset>
                </wp:positionH>
                <wp:positionV relativeFrom="paragraph">
                  <wp:posOffset>793956</wp:posOffset>
                </wp:positionV>
                <wp:extent cx="1618735" cy="6178"/>
                <wp:effectExtent l="0" t="0" r="32385" b="45085"/>
                <wp:wrapNone/>
                <wp:docPr id="43" name="Straight Connector 43"/>
                <wp:cNvGraphicFramePr/>
                <a:graphic xmlns:a="http://schemas.openxmlformats.org/drawingml/2006/main">
                  <a:graphicData uri="http://schemas.microsoft.com/office/word/2010/wordprocessingShape">
                    <wps:wsp>
                      <wps:cNvCnPr/>
                      <wps:spPr>
                        <a:xfrm>
                          <a:off x="0" y="0"/>
                          <a:ext cx="1618735" cy="617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7D23DD" id="Straight Connector 4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1pt,62.5pt" to="480.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" strokecolor="white [3212]"/>
            </w:pict>
          </mc:Fallback>
        </mc:AlternateContent>
      </w:r>
      <w:r w:rsidR="00647BDB" w:rsidRPr="000913A9">
        <w:t xml:space="preserve">Following </w:t>
      </w:r>
      <w:commentRangeStart w:id="35"/>
      <w:r w:rsidR="00647BDB" w:rsidRPr="000913A9">
        <w:t xml:space="preserve">Bloom’s taxonomy </w:t>
      </w:r>
      <w:commentRangeEnd w:id="35"/>
      <w:r w:rsidR="002B2E58" w:rsidRPr="000913A9">
        <w:rPr>
          <w:rStyle w:val="CommentReference"/>
          <w:sz w:val="22"/>
          <w:szCs w:val="22"/>
        </w:rPr>
        <w:commentReference w:id="35"/>
      </w:r>
      <w:r w:rsidR="00647BDB" w:rsidRPr="000913A9">
        <w:t>on learning strategies, 6 levels of cognitive learning can be distinguished, 5 levels of affective learning and 5 levels of psychomotor learning.</w:t>
      </w:r>
      <w:r w:rsidR="0008420C">
        <w:t xml:space="preserve"> </w:t>
      </w:r>
      <w:r w:rsidR="00647BDB" w:rsidRPr="000913A9">
        <w:t>When these are applied to the profession of VTSO, the following levels can be distinguished: 1) Remember 2) Understand</w:t>
      </w:r>
      <w:r w:rsidR="0008420C">
        <w:t xml:space="preserve"> </w:t>
      </w:r>
      <w:r w:rsidR="00647BDB" w:rsidRPr="000913A9">
        <w:t>3) Apply</w:t>
      </w:r>
      <w:r w:rsidR="0008420C">
        <w:t xml:space="preserve"> </w:t>
      </w:r>
      <w:r w:rsidR="00647BDB" w:rsidRPr="000913A9">
        <w:t>4) Analyse/Synthes</w:t>
      </w:r>
      <w:r w:rsidR="0008420C">
        <w:t xml:space="preserve">ize </w:t>
      </w:r>
      <w:r w:rsidR="00647BDB" w:rsidRPr="000913A9">
        <w:t>5) Evaluate</w:t>
      </w:r>
      <w:r w:rsidR="0008420C">
        <w:t xml:space="preserve"> </w:t>
      </w:r>
      <w:r w:rsidR="00647BDB" w:rsidRPr="000913A9">
        <w:t>6) Create.</w:t>
      </w:r>
      <w:r w:rsidR="00647BDB" w:rsidRPr="000913A9">
        <w:rPr>
          <w:rStyle w:val="FootnoteReference"/>
          <w:color w:val="000000" w:themeColor="text1"/>
        </w:rPr>
        <w:footnoteReference w:id="1"/>
      </w:r>
    </w:p>
    <w:p w14:paraId="399D5617" w14:textId="5A85D131" w:rsidR="00647BDB" w:rsidRPr="000913A9" w:rsidRDefault="00B50917" w:rsidP="00647BDB">
      <w:pPr>
        <w:pStyle w:val="BodyText"/>
      </w:pPr>
      <w:r w:rsidRPr="000913A9">
        <w:rPr>
          <w:noProof/>
          <w:highlight w:val="yellow"/>
          <w:lang w:val="fr-FR" w:eastAsia="fr-FR"/>
        </w:rPr>
        <mc:AlternateContent>
          <mc:Choice Requires="wps">
            <w:drawing>
              <wp:anchor distT="0" distB="0" distL="114300" distR="114300" simplePos="0" relativeHeight="251686912" behindDoc="0" locked="0" layoutInCell="1" allowOverlap="1" wp14:anchorId="08A033D5" wp14:editId="04F127E2">
                <wp:simplePos x="0" y="0"/>
                <wp:positionH relativeFrom="column">
                  <wp:posOffset>4311151</wp:posOffset>
                </wp:positionH>
                <wp:positionV relativeFrom="paragraph">
                  <wp:posOffset>34582</wp:posOffset>
                </wp:positionV>
                <wp:extent cx="1970903" cy="6178"/>
                <wp:effectExtent l="0" t="0" r="36195" b="45085"/>
                <wp:wrapNone/>
                <wp:docPr id="47" name="Straight Connector 47"/>
                <wp:cNvGraphicFramePr/>
                <a:graphic xmlns:a="http://schemas.openxmlformats.org/drawingml/2006/main">
                  <a:graphicData uri="http://schemas.microsoft.com/office/word/2010/wordprocessingShape">
                    <wps:wsp>
                      <wps:cNvCnPr/>
                      <wps:spPr>
                        <a:xfrm>
                          <a:off x="0" y="0"/>
                          <a:ext cx="1970903" cy="6178"/>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D75738" id="Straight Connector 4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45pt,2.7pt" to="494.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" strokecolor="white [3212]"/>
            </w:pict>
          </mc:Fallback>
        </mc:AlternateContent>
      </w:r>
      <w:r w:rsidRPr="00B2315A">
        <w:rPr>
          <w:noProof/>
          <w:lang w:val="en-US" w:eastAsia="fr-FR"/>
        </w:rPr>
        <w:t>Annex C</w:t>
      </w:r>
      <w:r w:rsidR="00647BDB" w:rsidRPr="000913A9">
        <w:t xml:space="preserve"> contains the verbs attached to this taxonomy.</w:t>
      </w:r>
      <w:r w:rsidR="0008420C">
        <w:t xml:space="preserve"> </w:t>
      </w:r>
      <w:r w:rsidR="00647BDB" w:rsidRPr="000913A9">
        <w:t>These verbs structure the exam and assessments and give weight to questions/assignments/</w:t>
      </w:r>
      <w:r w:rsidRPr="000913A9">
        <w:t>exerc</w:t>
      </w:r>
      <w:r>
        <w:t>ises</w:t>
      </w:r>
      <w:r w:rsidR="00647BDB" w:rsidRPr="000913A9">
        <w:t>, etc.</w:t>
      </w:r>
    </w:p>
    <w:p w14:paraId="63FC7B35" w14:textId="4B90C9CF" w:rsidR="00647BDB" w:rsidRPr="000913A9" w:rsidRDefault="004011FD" w:rsidP="004011FD">
      <w:pPr>
        <w:pStyle w:val="Figurecaption"/>
        <w:jc w:val="right"/>
      </w:pPr>
      <w:bookmarkStart w:id="36" w:name="_Toc452275086"/>
      <w:r w:rsidRPr="000913A9">
        <w:t>Levels of cognitive learning</w:t>
      </w:r>
      <w:bookmarkEnd w:id="36"/>
    </w:p>
    <w:p w14:paraId="376F3E00" w14:textId="45B0C104" w:rsidR="00647BDB" w:rsidRPr="000913A9" w:rsidRDefault="00647BDB" w:rsidP="00647BDB">
      <w:pPr>
        <w:pStyle w:val="Heading2"/>
      </w:pPr>
      <w:bookmarkStart w:id="37" w:name="_Toc370820412"/>
      <w:bookmarkStart w:id="38" w:name="_Toc82183597"/>
      <w:r w:rsidRPr="000913A9">
        <w:lastRenderedPageBreak/>
        <w:t>Implementation</w:t>
      </w:r>
      <w:bookmarkEnd w:id="37"/>
      <w:bookmarkEnd w:id="38"/>
    </w:p>
    <w:p w14:paraId="41AA5606" w14:textId="20E85A3B" w:rsidR="00647BDB" w:rsidRPr="000913A9" w:rsidRDefault="00647BDB" w:rsidP="00647BDB">
      <w:pPr>
        <w:pStyle w:val="BodyText"/>
      </w:pPr>
      <w:commentRangeStart w:id="39"/>
      <w:r w:rsidRPr="000913A9">
        <w:t xml:space="preserve">For any course to run </w:t>
      </w:r>
      <w:commentRangeEnd w:id="39"/>
      <w:r w:rsidR="00A74426" w:rsidRPr="000913A9">
        <w:rPr>
          <w:rStyle w:val="CommentReference"/>
          <w:sz w:val="22"/>
          <w:szCs w:val="22"/>
        </w:rPr>
        <w:commentReference w:id="39"/>
      </w:r>
      <w:r w:rsidRPr="000913A9">
        <w:t>smoothly and effectively, considerable attention must be paid to the availability and use of:</w:t>
      </w:r>
    </w:p>
    <w:p w14:paraId="3EB2FDB8" w14:textId="5DC735B2" w:rsidR="00647BDB" w:rsidRPr="000913A9" w:rsidRDefault="00B50917" w:rsidP="00460573">
      <w:pPr>
        <w:pStyle w:val="Bullet1"/>
      </w:pPr>
      <w:r>
        <w:t>Q</w:t>
      </w:r>
      <w:r w:rsidR="00460573" w:rsidRPr="000913A9">
        <w:t xml:space="preserve">ualified </w:t>
      </w:r>
      <w:r w:rsidR="00647BDB" w:rsidRPr="000913A9">
        <w:t>facilitator</w:t>
      </w:r>
      <w:r>
        <w:t>s</w:t>
      </w:r>
    </w:p>
    <w:p w14:paraId="73BC5801" w14:textId="15E38649" w:rsidR="00647BDB" w:rsidRPr="000913A9" w:rsidRDefault="00B50917" w:rsidP="00460573">
      <w:pPr>
        <w:pStyle w:val="Bullet1"/>
      </w:pPr>
      <w:r>
        <w:t>S</w:t>
      </w:r>
      <w:r w:rsidR="00460573" w:rsidRPr="000913A9">
        <w:t>upport staff</w:t>
      </w:r>
    </w:p>
    <w:p w14:paraId="1B89083D" w14:textId="1C3F2AC3" w:rsidR="00647BDB" w:rsidRPr="000913A9" w:rsidRDefault="00B50917" w:rsidP="00460573">
      <w:pPr>
        <w:pStyle w:val="Bullet1"/>
      </w:pPr>
      <w:r>
        <w:t>F</w:t>
      </w:r>
      <w:r w:rsidR="00460573" w:rsidRPr="000913A9">
        <w:t>acilities</w:t>
      </w:r>
    </w:p>
    <w:p w14:paraId="730DD8F5" w14:textId="1BBCA149" w:rsidR="00647BDB" w:rsidRPr="000913A9" w:rsidRDefault="00B50917" w:rsidP="00460573">
      <w:pPr>
        <w:pStyle w:val="Bullet1"/>
      </w:pPr>
      <w:r>
        <w:t>E</w:t>
      </w:r>
      <w:r w:rsidR="00647BDB" w:rsidRPr="000913A9">
        <w:t>quipmen</w:t>
      </w:r>
      <w:r>
        <w:t>t</w:t>
      </w:r>
    </w:p>
    <w:p w14:paraId="7549362C" w14:textId="1D8B2CF7" w:rsidR="00647BDB" w:rsidRPr="000913A9" w:rsidRDefault="00B50917" w:rsidP="00460573">
      <w:pPr>
        <w:pStyle w:val="Bullet1"/>
      </w:pPr>
      <w:r>
        <w:t>T</w:t>
      </w:r>
      <w:r w:rsidR="00647BDB" w:rsidRPr="000913A9">
        <w:t>extbooks, technical papers</w:t>
      </w:r>
    </w:p>
    <w:p w14:paraId="14B029E7" w14:textId="27FAD148" w:rsidR="00647BDB" w:rsidRPr="000913A9" w:rsidRDefault="00B50917" w:rsidP="00460573">
      <w:pPr>
        <w:pStyle w:val="Bullet1"/>
      </w:pPr>
      <w:r>
        <w:t>C</w:t>
      </w:r>
      <w:r w:rsidR="00647BDB" w:rsidRPr="000913A9">
        <w:t>omputers, internet connections</w:t>
      </w:r>
    </w:p>
    <w:p w14:paraId="45443665" w14:textId="73DA5C72" w:rsidR="00647BDB" w:rsidRPr="000913A9" w:rsidRDefault="00B50917" w:rsidP="00460573">
      <w:pPr>
        <w:pStyle w:val="Bullet1"/>
      </w:pPr>
      <w:r>
        <w:t>A</w:t>
      </w:r>
      <w:r w:rsidR="00647BDB" w:rsidRPr="000913A9">
        <w:t>udio/video material</w:t>
      </w:r>
    </w:p>
    <w:p w14:paraId="64E7925C" w14:textId="3941422B" w:rsidR="00647BDB" w:rsidRPr="000913A9" w:rsidRDefault="00B50917" w:rsidP="00460573">
      <w:pPr>
        <w:pStyle w:val="Bullet1"/>
      </w:pPr>
      <w:r>
        <w:t>O</w:t>
      </w:r>
      <w:r w:rsidR="00460573" w:rsidRPr="000913A9">
        <w:t>ther reference material</w:t>
      </w:r>
    </w:p>
    <w:p w14:paraId="22E6D32D" w14:textId="77777777" w:rsidR="00647BDB" w:rsidRPr="000913A9" w:rsidRDefault="00647BDB" w:rsidP="007F3ED5">
      <w:pPr>
        <w:pStyle w:val="BodyText"/>
      </w:pPr>
      <w:r w:rsidRPr="000913A9">
        <w:t>Thorough preparation is key to successful implementation of a course.</w:t>
      </w:r>
    </w:p>
    <w:p w14:paraId="0C403394" w14:textId="4275B23C" w:rsidR="00647BDB" w:rsidRPr="000913A9" w:rsidRDefault="00647BDB" w:rsidP="00647BDB">
      <w:pPr>
        <w:pStyle w:val="Heading1"/>
        <w:keepLines w:val="0"/>
        <w:spacing w:after="240" w:line="240" w:lineRule="auto"/>
      </w:pPr>
      <w:r w:rsidRPr="000913A9">
        <w:br w:type="column"/>
      </w:r>
      <w:bookmarkStart w:id="40" w:name="_Toc370820413"/>
      <w:bookmarkStart w:id="41" w:name="_Toc82183598"/>
      <w:r w:rsidRPr="003231D3">
        <w:rPr>
          <w:highlight w:val="green"/>
        </w:rPr>
        <w:lastRenderedPageBreak/>
        <w:t xml:space="preserve">PART D – </w:t>
      </w:r>
      <w:r w:rsidR="00C04FED" w:rsidRPr="003231D3">
        <w:rPr>
          <w:caps w:val="0"/>
          <w:highlight w:val="green"/>
        </w:rPr>
        <w:t xml:space="preserve">COURSE </w:t>
      </w:r>
      <w:commentRangeStart w:id="42"/>
      <w:r w:rsidR="00C04FED" w:rsidRPr="003231D3">
        <w:rPr>
          <w:caps w:val="0"/>
          <w:highlight w:val="green"/>
        </w:rPr>
        <w:t>MODULES</w:t>
      </w:r>
      <w:bookmarkEnd w:id="40"/>
      <w:bookmarkEnd w:id="41"/>
      <w:commentRangeEnd w:id="42"/>
      <w:r w:rsidR="00BA53ED" w:rsidRPr="000913A9">
        <w:rPr>
          <w:rStyle w:val="CommentReference"/>
          <w:sz w:val="28"/>
          <w:szCs w:val="24"/>
        </w:rPr>
        <w:commentReference w:id="42"/>
      </w:r>
    </w:p>
    <w:p w14:paraId="16075A28" w14:textId="77777777" w:rsidR="00647BDB" w:rsidRPr="000913A9" w:rsidRDefault="00647BDB" w:rsidP="00647BDB">
      <w:pPr>
        <w:pStyle w:val="BodyText"/>
      </w:pPr>
      <w:r w:rsidRPr="000913A9">
        <w:t>A complete course would comprise of a number of modules, each of which deals with a specific subject representing a requirement or function of a TTI.</w:t>
      </w:r>
    </w:p>
    <w:tbl>
      <w:tblPr>
        <w:tblW w:w="8364" w:type="dxa"/>
        <w:jc w:val="center"/>
        <w:shd w:val="clear" w:color="auto" w:fill="FFFFFF"/>
        <w:tblLayout w:type="fixed"/>
        <w:tblLook w:val="0000" w:firstRow="0" w:lastRow="0" w:firstColumn="0" w:lastColumn="0" w:noHBand="0" w:noVBand="0"/>
      </w:tblPr>
      <w:tblGrid>
        <w:gridCol w:w="2691"/>
        <w:gridCol w:w="3634"/>
        <w:gridCol w:w="902"/>
        <w:gridCol w:w="1137"/>
      </w:tblGrid>
      <w:tr w:rsidR="00647BDB" w:rsidRPr="000913A9" w14:paraId="043A5923" w14:textId="77777777" w:rsidTr="007F3ED5">
        <w:trPr>
          <w:cantSplit/>
          <w:trHeight w:val="390"/>
          <w:tblHeader/>
          <w:jc w:val="center"/>
        </w:trPr>
        <w:tc>
          <w:tcPr>
            <w:tcW w:w="2691" w:type="dxa"/>
            <w:vMerge w:val="restart"/>
            <w:tcBorders>
              <w:top w:val="single" w:sz="8" w:space="0" w:color="000000"/>
              <w:left w:val="single" w:sz="8" w:space="0" w:color="000000"/>
              <w:right w:val="single" w:sz="8" w:space="0" w:color="000000"/>
            </w:tcBorders>
            <w:tcMar>
              <w:top w:w="0" w:type="dxa"/>
              <w:left w:w="0" w:type="dxa"/>
              <w:bottom w:w="0" w:type="dxa"/>
              <w:right w:w="0" w:type="dxa"/>
            </w:tcMar>
            <w:vAlign w:val="center"/>
          </w:tcPr>
          <w:p w14:paraId="1A27681D" w14:textId="77777777" w:rsidR="00647BDB" w:rsidRPr="000913A9" w:rsidRDefault="00647BDB" w:rsidP="0008420C">
            <w:pPr>
              <w:pStyle w:val="Tableheading"/>
              <w:rPr>
                <w:lang w:val="en-GB"/>
              </w:rPr>
            </w:pPr>
            <w:bookmarkStart w:id="43" w:name="_Toc367359096"/>
            <w:r w:rsidRPr="000913A9">
              <w:rPr>
                <w:lang w:val="en-GB"/>
              </w:rPr>
              <w:t>Competence Area</w:t>
            </w:r>
            <w:bookmarkEnd w:id="43"/>
          </w:p>
        </w:tc>
        <w:tc>
          <w:tcPr>
            <w:tcW w:w="3634" w:type="dxa"/>
            <w:vMerge w:val="restart"/>
            <w:tcBorders>
              <w:top w:val="single" w:sz="8" w:space="0" w:color="000000"/>
              <w:left w:val="single" w:sz="8" w:space="0" w:color="000000"/>
              <w:right w:val="single" w:sz="8" w:space="0" w:color="000000"/>
            </w:tcBorders>
            <w:tcMar>
              <w:top w:w="0" w:type="dxa"/>
              <w:left w:w="0" w:type="dxa"/>
              <w:bottom w:w="0" w:type="dxa"/>
              <w:right w:w="0" w:type="dxa"/>
            </w:tcMar>
            <w:vAlign w:val="center"/>
          </w:tcPr>
          <w:p w14:paraId="2FF331F2" w14:textId="77777777" w:rsidR="00647BDB" w:rsidRPr="000913A9" w:rsidRDefault="00647BDB" w:rsidP="0008420C">
            <w:pPr>
              <w:pStyle w:val="Tableheading"/>
              <w:rPr>
                <w:lang w:val="en-GB"/>
              </w:rPr>
            </w:pPr>
            <w:bookmarkStart w:id="44" w:name="_Toc367359097"/>
            <w:r w:rsidRPr="000913A9">
              <w:rPr>
                <w:lang w:val="en-GB"/>
              </w:rPr>
              <w:t>Aims and Objectives</w:t>
            </w:r>
            <w:bookmarkEnd w:id="44"/>
          </w:p>
        </w:tc>
        <w:tc>
          <w:tcPr>
            <w:tcW w:w="2039"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1FCFDC12" w14:textId="77777777" w:rsidR="00647BDB" w:rsidRPr="000913A9" w:rsidRDefault="00647BDB" w:rsidP="0008420C">
            <w:pPr>
              <w:pStyle w:val="Tableheading"/>
              <w:rPr>
                <w:lang w:val="en-GB"/>
              </w:rPr>
            </w:pPr>
            <w:r w:rsidRPr="000913A9">
              <w:rPr>
                <w:lang w:val="en-GB"/>
              </w:rPr>
              <w:t>Recommended Hours per Module</w:t>
            </w:r>
          </w:p>
        </w:tc>
      </w:tr>
      <w:tr w:rsidR="00BC710A" w:rsidRPr="000913A9" w14:paraId="3C3FA6F8" w14:textId="77777777" w:rsidTr="007F3ED5">
        <w:trPr>
          <w:cantSplit/>
          <w:trHeight w:val="390"/>
          <w:tblHeader/>
          <w:jc w:val="center"/>
        </w:trPr>
        <w:tc>
          <w:tcPr>
            <w:tcW w:w="2691" w:type="dxa"/>
            <w:vMerge/>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4D7A48D7" w14:textId="77777777" w:rsidR="00647BDB" w:rsidRPr="000913A9" w:rsidRDefault="00647BDB" w:rsidP="0008420C">
            <w:pPr>
              <w:pStyle w:val="Tableheading"/>
              <w:rPr>
                <w:rFonts w:ascii="Arial" w:hAnsi="Arial"/>
                <w:color w:val="000000" w:themeColor="text1"/>
                <w:sz w:val="22"/>
                <w:lang w:val="en-GB"/>
              </w:rPr>
            </w:pPr>
          </w:p>
        </w:tc>
        <w:tc>
          <w:tcPr>
            <w:tcW w:w="3634" w:type="dxa"/>
            <w:vMerge/>
            <w:tcBorders>
              <w:left w:val="single" w:sz="8" w:space="0" w:color="000000"/>
              <w:bottom w:val="single" w:sz="8" w:space="0" w:color="000000"/>
              <w:right w:val="single" w:sz="8" w:space="0" w:color="000000"/>
            </w:tcBorders>
            <w:tcMar>
              <w:top w:w="0" w:type="dxa"/>
              <w:left w:w="0" w:type="dxa"/>
              <w:bottom w:w="0" w:type="dxa"/>
              <w:right w:w="0" w:type="dxa"/>
            </w:tcMar>
            <w:vAlign w:val="center"/>
          </w:tcPr>
          <w:p w14:paraId="674931A0" w14:textId="77777777" w:rsidR="00647BDB" w:rsidRPr="000913A9" w:rsidRDefault="00647BDB" w:rsidP="0008420C">
            <w:pPr>
              <w:pStyle w:val="Tableheading"/>
              <w:rPr>
                <w:rFonts w:ascii="Arial" w:hAnsi="Arial"/>
                <w:color w:val="000000" w:themeColor="text1"/>
                <w:sz w:val="22"/>
                <w:lang w:val="en-GB"/>
              </w:rPr>
            </w:pPr>
          </w:p>
        </w:tc>
        <w:tc>
          <w:tcPr>
            <w:tcW w:w="9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14:paraId="7E01B8F0" w14:textId="77777777" w:rsidR="00647BDB" w:rsidRPr="000913A9" w:rsidRDefault="00647BDB" w:rsidP="0008420C">
            <w:pPr>
              <w:pStyle w:val="Tableheading"/>
              <w:rPr>
                <w:lang w:val="en-GB"/>
              </w:rPr>
            </w:pPr>
            <w:r w:rsidRPr="000913A9">
              <w:rPr>
                <w:lang w:val="en-GB"/>
              </w:rPr>
              <w:t>Lecture</w:t>
            </w:r>
          </w:p>
        </w:tc>
        <w:tc>
          <w:tcPr>
            <w:tcW w:w="1137" w:type="dxa"/>
            <w:tcBorders>
              <w:top w:val="single" w:sz="8" w:space="0" w:color="000000"/>
              <w:left w:val="single" w:sz="8" w:space="0" w:color="000000"/>
              <w:bottom w:val="single" w:sz="8" w:space="0" w:color="000000"/>
              <w:right w:val="single" w:sz="8" w:space="0" w:color="000000"/>
            </w:tcBorders>
            <w:vAlign w:val="center"/>
          </w:tcPr>
          <w:p w14:paraId="2320CC05" w14:textId="77777777" w:rsidR="00647BDB" w:rsidRPr="000913A9" w:rsidRDefault="00647BDB" w:rsidP="0008420C">
            <w:pPr>
              <w:pStyle w:val="Tableheading"/>
              <w:rPr>
                <w:lang w:val="en-GB"/>
              </w:rPr>
            </w:pPr>
            <w:r w:rsidRPr="000913A9">
              <w:rPr>
                <w:lang w:val="en-GB"/>
              </w:rPr>
              <w:t>Exercise</w:t>
            </w:r>
          </w:p>
        </w:tc>
      </w:tr>
      <w:tr w:rsidR="00830259" w:rsidRPr="000913A9" w14:paraId="7F5115E8" w14:textId="77777777" w:rsidTr="00F42DF5">
        <w:trPr>
          <w:cantSplit/>
          <w:trHeight w:val="2543"/>
          <w:jc w:val="center"/>
        </w:trPr>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70F5590C" w14:textId="77777777" w:rsidR="00830259" w:rsidRPr="000913A9" w:rsidRDefault="00830259" w:rsidP="007F3ED5">
            <w:pPr>
              <w:pStyle w:val="Tableheading"/>
              <w:jc w:val="left"/>
            </w:pPr>
            <w:r w:rsidRPr="000913A9">
              <w:t>Training development</w:t>
            </w:r>
          </w:p>
        </w:tc>
        <w:tc>
          <w:tcPr>
            <w:tcW w:w="3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0F662337" w14:textId="67698248" w:rsidR="00830259" w:rsidRPr="000913A9" w:rsidRDefault="00F42DF5" w:rsidP="00F42DF5">
            <w:pPr>
              <w:pStyle w:val="Tabletext"/>
            </w:pPr>
            <w:r w:rsidRPr="000913A9">
              <w:t>Make a gap analysis.</w:t>
            </w:r>
          </w:p>
          <w:p w14:paraId="5C61A036" w14:textId="77777777" w:rsidR="00830259" w:rsidRPr="000913A9" w:rsidRDefault="00830259" w:rsidP="00F42DF5">
            <w:pPr>
              <w:pStyle w:val="Tabletext"/>
            </w:pPr>
            <w:r w:rsidRPr="000913A9">
              <w:t>Translate training needs into teaching goals.</w:t>
            </w:r>
          </w:p>
          <w:p w14:paraId="284C3067" w14:textId="55B7E2DD" w:rsidR="00830259" w:rsidRPr="000913A9" w:rsidRDefault="00830259" w:rsidP="00F42DF5">
            <w:pPr>
              <w:pStyle w:val="Tabletext"/>
              <w:rPr>
                <w:rFonts w:cstheme="majorBidi"/>
              </w:rPr>
            </w:pPr>
            <w:r w:rsidRPr="000913A9">
              <w:t>Describe learning objectives</w:t>
            </w:r>
            <w:r w:rsidR="00F42DF5" w:rsidRPr="000913A9">
              <w:t>.</w:t>
            </w:r>
          </w:p>
          <w:p w14:paraId="0DE9B1C4" w14:textId="0A8728E8" w:rsidR="00830259" w:rsidRPr="000913A9" w:rsidRDefault="00830259" w:rsidP="00F42DF5">
            <w:pPr>
              <w:pStyle w:val="Tabletext"/>
            </w:pPr>
            <w:r w:rsidRPr="000913A9">
              <w:t>Describe and use the SMART acronym</w:t>
            </w:r>
            <w:r w:rsidR="00F42DF5" w:rsidRPr="000913A9">
              <w:t>.</w:t>
            </w:r>
          </w:p>
          <w:p w14:paraId="59557794" w14:textId="7E38FFFA" w:rsidR="00830259" w:rsidRPr="000913A9" w:rsidRDefault="00830259" w:rsidP="00F42DF5">
            <w:pPr>
              <w:pStyle w:val="Tabletext"/>
            </w:pPr>
            <w:r w:rsidRPr="000913A9">
              <w:t>Sequence the training elements logically</w:t>
            </w:r>
            <w:r w:rsidR="00F42DF5" w:rsidRPr="000913A9">
              <w:t>.</w:t>
            </w:r>
          </w:p>
          <w:p w14:paraId="3ED95EA1" w14:textId="6BC126C2" w:rsidR="00830259" w:rsidRPr="000913A9" w:rsidRDefault="00830259" w:rsidP="00F42DF5">
            <w:pPr>
              <w:pStyle w:val="Tabletext"/>
            </w:pPr>
            <w:r w:rsidRPr="000913A9">
              <w:t>Draw up a lesson plan</w:t>
            </w:r>
            <w:r w:rsidR="00F42DF5" w:rsidRPr="000913A9">
              <w:t>.</w:t>
            </w:r>
          </w:p>
          <w:p w14:paraId="3410159D" w14:textId="6BF8D3F0" w:rsidR="00830259" w:rsidRPr="000913A9" w:rsidRDefault="00830259" w:rsidP="00F42DF5">
            <w:pPr>
              <w:pStyle w:val="Tabletext"/>
            </w:pPr>
            <w:r w:rsidRPr="000913A9">
              <w:t>Link objectives to parts of the syllabus</w:t>
            </w:r>
            <w:r w:rsidR="00F42DF5" w:rsidRPr="000913A9">
              <w:t>.</w:t>
            </w:r>
          </w:p>
          <w:p w14:paraId="6819FAAE" w14:textId="43E79AF1" w:rsidR="00830259" w:rsidRPr="000913A9" w:rsidRDefault="00830259" w:rsidP="00F42DF5">
            <w:pPr>
              <w:pStyle w:val="Tabletext"/>
            </w:pPr>
            <w:r w:rsidRPr="000913A9">
              <w:t>Identify teaching aids and reference material</w:t>
            </w:r>
            <w:r w:rsidR="00F42DF5" w:rsidRPr="000913A9">
              <w:t>.</w:t>
            </w:r>
          </w:p>
          <w:p w14:paraId="47B2CC76" w14:textId="272FFA07" w:rsidR="00830259" w:rsidRPr="000913A9" w:rsidRDefault="00830259" w:rsidP="00F42DF5">
            <w:pPr>
              <w:pStyle w:val="Tabletext"/>
            </w:pPr>
            <w:r w:rsidRPr="000913A9">
              <w:t>Make a time schedule</w:t>
            </w:r>
            <w:r w:rsidR="00F42DF5" w:rsidRPr="000913A9">
              <w:t>.</w:t>
            </w:r>
          </w:p>
          <w:p w14:paraId="44003326" w14:textId="76979649" w:rsidR="00830259" w:rsidRPr="000913A9" w:rsidRDefault="00830259" w:rsidP="00F42DF5">
            <w:pPr>
              <w:pStyle w:val="Tabletext"/>
            </w:pPr>
            <w:r w:rsidRPr="000913A9">
              <w:t>Evaluate and adjust the training</w:t>
            </w:r>
            <w:r w:rsidR="00F42DF5" w:rsidRPr="000913A9">
              <w:t>.</w:t>
            </w:r>
          </w:p>
        </w:tc>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56B71A6F" w14:textId="77777777" w:rsidR="00830259" w:rsidRPr="000913A9" w:rsidRDefault="00830259" w:rsidP="00F42DF5">
            <w:pPr>
              <w:pStyle w:val="Tabletext"/>
              <w:jc w:val="center"/>
            </w:pPr>
            <w:r w:rsidRPr="000913A9">
              <w:t>2</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Pr>
          <w:p w14:paraId="497E082A" w14:textId="77777777" w:rsidR="00830259" w:rsidRPr="000913A9" w:rsidRDefault="00830259" w:rsidP="00F42DF5">
            <w:pPr>
              <w:pStyle w:val="Tabletext"/>
              <w:jc w:val="center"/>
            </w:pPr>
            <w:r w:rsidRPr="000913A9">
              <w:t>4</w:t>
            </w:r>
          </w:p>
        </w:tc>
      </w:tr>
      <w:tr w:rsidR="00BC710A" w:rsidRPr="000913A9" w14:paraId="714AAC73" w14:textId="77777777" w:rsidTr="00F42DF5">
        <w:trPr>
          <w:cantSplit/>
          <w:trHeight w:val="4536"/>
          <w:jc w:val="center"/>
        </w:trPr>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64C268C8" w14:textId="426AF565" w:rsidR="00647BDB" w:rsidRPr="00B50917" w:rsidRDefault="00830259" w:rsidP="007F3ED5">
            <w:pPr>
              <w:pStyle w:val="Tableheading"/>
              <w:jc w:val="left"/>
            </w:pPr>
            <w:r w:rsidRPr="000913A9">
              <w:t>Instructional Techniques</w:t>
            </w:r>
          </w:p>
          <w:p w14:paraId="113AA909" w14:textId="77777777" w:rsidR="00647BDB" w:rsidRPr="000913A9" w:rsidRDefault="00647BDB" w:rsidP="00F42DF5">
            <w:pPr>
              <w:pStyle w:val="Tabletext"/>
            </w:pPr>
          </w:p>
          <w:p w14:paraId="7204DC60" w14:textId="38C862BE" w:rsidR="00647BDB" w:rsidRPr="000913A9" w:rsidRDefault="00830259" w:rsidP="00F42DF5">
            <w:pPr>
              <w:pStyle w:val="Tabletext"/>
            </w:pPr>
            <w:r w:rsidRPr="000913A9">
              <w:t>Teaching Methods</w:t>
            </w:r>
          </w:p>
          <w:p w14:paraId="4298BF1E" w14:textId="6C66A4AD" w:rsidR="00647BDB" w:rsidRPr="000913A9" w:rsidRDefault="00647BDB" w:rsidP="00F42DF5">
            <w:pPr>
              <w:pStyle w:val="Tabletext"/>
            </w:pPr>
            <w:r w:rsidRPr="000913A9">
              <w:t>Classroom Instruction</w:t>
            </w:r>
          </w:p>
          <w:p w14:paraId="1254C066" w14:textId="2E72279E" w:rsidR="00647BDB" w:rsidRPr="000913A9" w:rsidRDefault="00647BDB" w:rsidP="00F42DF5">
            <w:pPr>
              <w:pStyle w:val="Tabletext"/>
            </w:pPr>
            <w:r w:rsidRPr="000913A9">
              <w:t>Simulator Instruction</w:t>
            </w:r>
          </w:p>
        </w:tc>
        <w:tc>
          <w:tcPr>
            <w:tcW w:w="3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5865B663" w14:textId="720C77A4" w:rsidR="00647BDB" w:rsidRPr="000913A9" w:rsidRDefault="00647BDB" w:rsidP="00F42DF5">
            <w:pPr>
              <w:pStyle w:val="Tabletext"/>
            </w:pPr>
            <w:r w:rsidRPr="000913A9">
              <w:t>Describe and apply a variety of teaching m</w:t>
            </w:r>
            <w:r w:rsidR="00F42DF5" w:rsidRPr="000913A9">
              <w:t>ethods.</w:t>
            </w:r>
          </w:p>
          <w:p w14:paraId="5112C9AF" w14:textId="6356B920" w:rsidR="00647BDB" w:rsidRPr="000913A9" w:rsidRDefault="00647BDB" w:rsidP="00F42DF5">
            <w:pPr>
              <w:pStyle w:val="Tabletext"/>
            </w:pPr>
            <w:r w:rsidRPr="000913A9">
              <w:t>Explain the advantages and disadvantages of each method</w:t>
            </w:r>
            <w:r w:rsidR="00F42DF5" w:rsidRPr="000913A9">
              <w:t>.</w:t>
            </w:r>
          </w:p>
          <w:p w14:paraId="58D0109F" w14:textId="1108E5DB" w:rsidR="00647BDB" w:rsidRPr="000913A9" w:rsidRDefault="00647BDB" w:rsidP="00F42DF5">
            <w:pPr>
              <w:pStyle w:val="Tabletext"/>
            </w:pPr>
            <w:r w:rsidRPr="000913A9">
              <w:t>Link teaching methods to learning objectives</w:t>
            </w:r>
            <w:r w:rsidR="00F42DF5" w:rsidRPr="000913A9">
              <w:t>.</w:t>
            </w:r>
          </w:p>
          <w:p w14:paraId="411A79A1" w14:textId="0AA9CEB1" w:rsidR="00647BDB" w:rsidRPr="000913A9" w:rsidRDefault="00647BDB" w:rsidP="00F42DF5">
            <w:pPr>
              <w:pStyle w:val="Tabletext"/>
            </w:pPr>
            <w:r w:rsidRPr="000913A9">
              <w:t>Cho</w:t>
            </w:r>
            <w:r w:rsidR="00F42DF5" w:rsidRPr="000913A9">
              <w:t>ose a student centred approach.</w:t>
            </w:r>
          </w:p>
          <w:p w14:paraId="2FB8F579" w14:textId="2F6B16BF" w:rsidR="00647BDB" w:rsidRPr="000913A9" w:rsidRDefault="00647BDB" w:rsidP="00F42DF5">
            <w:pPr>
              <w:pStyle w:val="Tabletext"/>
            </w:pPr>
            <w:r w:rsidRPr="000913A9">
              <w:t>Prepare a lesson</w:t>
            </w:r>
            <w:r w:rsidR="00F42DF5" w:rsidRPr="000913A9">
              <w:t>.</w:t>
            </w:r>
          </w:p>
          <w:p w14:paraId="65ADF095" w14:textId="3A546AF0" w:rsidR="00647BDB" w:rsidRPr="000913A9" w:rsidRDefault="00647BDB" w:rsidP="00F42DF5">
            <w:pPr>
              <w:pStyle w:val="Tabletext"/>
            </w:pPr>
            <w:r w:rsidRPr="000913A9">
              <w:t>Tailor instruction to student’s needs</w:t>
            </w:r>
            <w:r w:rsidR="00F42DF5" w:rsidRPr="000913A9">
              <w:t>.</w:t>
            </w:r>
          </w:p>
          <w:p w14:paraId="5CF364DC" w14:textId="539752F3" w:rsidR="00647BDB" w:rsidRPr="000913A9" w:rsidRDefault="00647BDB" w:rsidP="00F42DF5">
            <w:pPr>
              <w:pStyle w:val="Tabletext"/>
            </w:pPr>
            <w:r w:rsidRPr="000913A9">
              <w:t>Know how to operate equipment</w:t>
            </w:r>
            <w:r w:rsidR="00F42DF5" w:rsidRPr="000913A9">
              <w:t>.</w:t>
            </w:r>
          </w:p>
          <w:p w14:paraId="007138DF" w14:textId="17943BF2" w:rsidR="00647BDB" w:rsidRPr="000913A9" w:rsidRDefault="00647BDB" w:rsidP="00F42DF5">
            <w:pPr>
              <w:pStyle w:val="Tabletext"/>
            </w:pPr>
            <w:r w:rsidRPr="000913A9">
              <w:t>Familiar</w:t>
            </w:r>
            <w:r w:rsidR="0008420C">
              <w:t>ize</w:t>
            </w:r>
            <w:r w:rsidRPr="000913A9">
              <w:t xml:space="preserve"> with the exercises and the scenarios that will be used</w:t>
            </w:r>
            <w:r w:rsidR="00F42DF5" w:rsidRPr="000913A9">
              <w:t>.</w:t>
            </w:r>
          </w:p>
          <w:p w14:paraId="129F7A89" w14:textId="56E37E7A" w:rsidR="00647BDB" w:rsidRPr="000913A9" w:rsidRDefault="00647BDB" w:rsidP="00F42DF5">
            <w:pPr>
              <w:pStyle w:val="Tabletext"/>
            </w:pPr>
            <w:r w:rsidRPr="000913A9">
              <w:t>Show an understanding of the influence of the TTI’s teaching style on the learning process</w:t>
            </w:r>
            <w:r w:rsidR="00F42DF5" w:rsidRPr="000913A9">
              <w:t>.</w:t>
            </w:r>
          </w:p>
          <w:p w14:paraId="0B2CA41A" w14:textId="70780288" w:rsidR="00647BDB" w:rsidRPr="000913A9" w:rsidRDefault="00830259" w:rsidP="00F42DF5">
            <w:pPr>
              <w:pStyle w:val="Tabletext"/>
            </w:pPr>
            <w:r w:rsidRPr="000913A9">
              <w:t>Establish</w:t>
            </w:r>
            <w:r w:rsidR="00647BDB" w:rsidRPr="000913A9">
              <w:t xml:space="preserve"> a safe classroom atmosphere</w:t>
            </w:r>
            <w:r w:rsidR="00F42DF5" w:rsidRPr="000913A9">
              <w:t>.</w:t>
            </w:r>
          </w:p>
          <w:p w14:paraId="4AA03F9E" w14:textId="4706110B" w:rsidR="00647BDB" w:rsidRPr="000913A9" w:rsidRDefault="00647BDB" w:rsidP="00F42DF5">
            <w:pPr>
              <w:pStyle w:val="Tabletext"/>
            </w:pPr>
            <w:r w:rsidRPr="000913A9">
              <w:t>Manage disruptive behaviours</w:t>
            </w:r>
            <w:r w:rsidR="00F42DF5" w:rsidRPr="000913A9">
              <w:t>.</w:t>
            </w:r>
          </w:p>
          <w:p w14:paraId="00B55B25" w14:textId="4EC8B3BA" w:rsidR="00647BDB" w:rsidRPr="000913A9" w:rsidRDefault="00647BDB" w:rsidP="00F42DF5">
            <w:pPr>
              <w:pStyle w:val="Tabletext"/>
              <w:rPr>
                <w:sz w:val="22"/>
              </w:rPr>
            </w:pPr>
            <w:r w:rsidRPr="000913A9">
              <w:t>Identify and manage barriers to learning</w:t>
            </w:r>
            <w:r w:rsidR="00F42DF5" w:rsidRPr="000913A9">
              <w:t>.</w:t>
            </w:r>
          </w:p>
        </w:tc>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487641DA" w14:textId="77777777" w:rsidR="00647BDB" w:rsidRPr="000913A9" w:rsidRDefault="00647BDB" w:rsidP="00F42DF5">
            <w:pPr>
              <w:pStyle w:val="Tabletext"/>
              <w:jc w:val="center"/>
            </w:pPr>
            <w:r w:rsidRPr="000913A9">
              <w:t>2</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Pr>
          <w:p w14:paraId="7BC936DD" w14:textId="77777777" w:rsidR="00647BDB" w:rsidRPr="000913A9" w:rsidRDefault="00647BDB" w:rsidP="00F42DF5">
            <w:pPr>
              <w:pStyle w:val="Tabletext"/>
              <w:jc w:val="center"/>
            </w:pPr>
            <w:r w:rsidRPr="000913A9">
              <w:t>4</w:t>
            </w:r>
          </w:p>
        </w:tc>
      </w:tr>
      <w:tr w:rsidR="00BC710A" w:rsidRPr="000913A9" w14:paraId="4C1C01DE" w14:textId="77777777" w:rsidTr="00F42DF5">
        <w:trPr>
          <w:cantSplit/>
          <w:trHeight w:val="3508"/>
          <w:jc w:val="center"/>
        </w:trPr>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58C6B4D5" w14:textId="77777777" w:rsidR="00647BDB" w:rsidRPr="00B50917" w:rsidRDefault="00647BDB" w:rsidP="007F3ED5">
            <w:pPr>
              <w:pStyle w:val="Tableheading"/>
              <w:jc w:val="left"/>
            </w:pPr>
            <w:r w:rsidRPr="00B50917">
              <w:lastRenderedPageBreak/>
              <w:t>Communications</w:t>
            </w:r>
          </w:p>
          <w:p w14:paraId="5A142F5C" w14:textId="77777777" w:rsidR="00647BDB" w:rsidRPr="000913A9" w:rsidRDefault="00647BDB" w:rsidP="00F42DF5">
            <w:pPr>
              <w:pStyle w:val="Tabletext"/>
              <w:rPr>
                <w:szCs w:val="20"/>
              </w:rPr>
            </w:pPr>
            <w:r w:rsidRPr="000913A9">
              <w:rPr>
                <w:szCs w:val="20"/>
              </w:rPr>
              <w:t>Briefing</w:t>
            </w:r>
          </w:p>
          <w:p w14:paraId="5369D069" w14:textId="04D105E7" w:rsidR="00647BDB" w:rsidRPr="000913A9" w:rsidRDefault="00647BDB" w:rsidP="00F42DF5">
            <w:pPr>
              <w:pStyle w:val="Tabletext"/>
              <w:rPr>
                <w:szCs w:val="20"/>
              </w:rPr>
            </w:pPr>
            <w:r w:rsidRPr="000913A9">
              <w:rPr>
                <w:szCs w:val="20"/>
              </w:rPr>
              <w:t xml:space="preserve">Debriefing, see </w:t>
            </w:r>
            <w:r w:rsidR="00F42DF5" w:rsidRPr="000913A9">
              <w:rPr>
                <w:szCs w:val="20"/>
              </w:rPr>
              <w:fldChar w:fldCharType="begin"/>
            </w:r>
            <w:r w:rsidR="00F42DF5" w:rsidRPr="000913A9">
              <w:rPr>
                <w:szCs w:val="20"/>
              </w:rPr>
              <w:instrText xml:space="preserve"> REF _Ref444870373 \r \h </w:instrText>
            </w:r>
            <w:r w:rsidR="00F42DF5" w:rsidRPr="000913A9">
              <w:rPr>
                <w:szCs w:val="20"/>
              </w:rPr>
            </w:r>
            <w:r w:rsidR="00F42DF5" w:rsidRPr="000913A9">
              <w:rPr>
                <w:szCs w:val="20"/>
              </w:rPr>
              <w:fldChar w:fldCharType="separate"/>
            </w:r>
            <w:r w:rsidR="00470009">
              <w:rPr>
                <w:szCs w:val="20"/>
              </w:rPr>
              <w:t>ANNEX A</w:t>
            </w:r>
            <w:r w:rsidR="00F42DF5" w:rsidRPr="000913A9">
              <w:rPr>
                <w:szCs w:val="20"/>
              </w:rPr>
              <w:fldChar w:fldCharType="end"/>
            </w:r>
            <w:r w:rsidRPr="000913A9">
              <w:rPr>
                <w:szCs w:val="20"/>
              </w:rPr>
              <w:t>.</w:t>
            </w:r>
          </w:p>
          <w:p w14:paraId="005F7A53" w14:textId="561D42FB" w:rsidR="00647BDB" w:rsidRPr="000913A9" w:rsidRDefault="00647BDB" w:rsidP="00F42DF5">
            <w:pPr>
              <w:pStyle w:val="Tabletext"/>
              <w:rPr>
                <w:szCs w:val="20"/>
              </w:rPr>
            </w:pPr>
            <w:r w:rsidRPr="000913A9">
              <w:rPr>
                <w:szCs w:val="20"/>
              </w:rPr>
              <w:t>Feedback, see</w:t>
            </w:r>
            <w:r w:rsidR="00F42DF5" w:rsidRPr="000913A9">
              <w:rPr>
                <w:szCs w:val="20"/>
              </w:rPr>
              <w:t xml:space="preserve"> </w:t>
            </w:r>
            <w:r w:rsidR="00F42DF5" w:rsidRPr="000913A9">
              <w:rPr>
                <w:szCs w:val="20"/>
              </w:rPr>
              <w:fldChar w:fldCharType="begin"/>
            </w:r>
            <w:r w:rsidR="00F42DF5" w:rsidRPr="000913A9">
              <w:rPr>
                <w:szCs w:val="20"/>
              </w:rPr>
              <w:instrText xml:space="preserve"> REF _Ref444870445 \r \h </w:instrText>
            </w:r>
            <w:r w:rsidR="00F42DF5" w:rsidRPr="000913A9">
              <w:rPr>
                <w:szCs w:val="20"/>
              </w:rPr>
            </w:r>
            <w:r w:rsidR="00F42DF5" w:rsidRPr="000913A9">
              <w:rPr>
                <w:szCs w:val="20"/>
              </w:rPr>
              <w:fldChar w:fldCharType="separate"/>
            </w:r>
            <w:r w:rsidR="00470009">
              <w:rPr>
                <w:szCs w:val="20"/>
              </w:rPr>
              <w:t>ANNEX E</w:t>
            </w:r>
            <w:r w:rsidR="00F42DF5" w:rsidRPr="000913A9">
              <w:rPr>
                <w:szCs w:val="20"/>
              </w:rPr>
              <w:fldChar w:fldCharType="end"/>
            </w:r>
            <w:r w:rsidRPr="000913A9">
              <w:rPr>
                <w:szCs w:val="20"/>
              </w:rPr>
              <w:t>.</w:t>
            </w:r>
          </w:p>
        </w:tc>
        <w:tc>
          <w:tcPr>
            <w:tcW w:w="3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69E479AC" w14:textId="77777777" w:rsidR="00647BDB" w:rsidRPr="000913A9" w:rsidRDefault="00647BDB" w:rsidP="00F42DF5">
            <w:pPr>
              <w:pStyle w:val="Tabletext"/>
              <w:rPr>
                <w:szCs w:val="20"/>
              </w:rPr>
            </w:pPr>
            <w:r w:rsidRPr="000913A9">
              <w:rPr>
                <w:szCs w:val="20"/>
              </w:rPr>
              <w:t>Conduct a thorough and clear briefing of an exercise.</w:t>
            </w:r>
          </w:p>
          <w:p w14:paraId="7D1CAC2D" w14:textId="71D3616A" w:rsidR="00647BDB" w:rsidRPr="000913A9" w:rsidRDefault="00647BDB" w:rsidP="00F42DF5">
            <w:pPr>
              <w:pStyle w:val="Tabletext"/>
              <w:rPr>
                <w:szCs w:val="20"/>
              </w:rPr>
            </w:pPr>
            <w:r w:rsidRPr="000913A9">
              <w:rPr>
                <w:szCs w:val="20"/>
              </w:rPr>
              <w:t>Conduct a debriefing according to IALA Guideline 102</w:t>
            </w:r>
            <w:r w:rsidR="00F42DF5" w:rsidRPr="000913A9">
              <w:rPr>
                <w:szCs w:val="20"/>
              </w:rPr>
              <w:t xml:space="preserve">7 and principles in </w:t>
            </w:r>
            <w:r w:rsidR="00F42DF5" w:rsidRPr="000913A9">
              <w:rPr>
                <w:szCs w:val="20"/>
              </w:rPr>
              <w:fldChar w:fldCharType="begin"/>
            </w:r>
            <w:r w:rsidR="00F42DF5" w:rsidRPr="000913A9">
              <w:rPr>
                <w:szCs w:val="20"/>
              </w:rPr>
              <w:instrText xml:space="preserve"> REF _Ref444870478 \r \h </w:instrText>
            </w:r>
            <w:r w:rsidR="00F42DF5" w:rsidRPr="000913A9">
              <w:rPr>
                <w:szCs w:val="20"/>
              </w:rPr>
            </w:r>
            <w:r w:rsidR="00F42DF5" w:rsidRPr="000913A9">
              <w:rPr>
                <w:szCs w:val="20"/>
              </w:rPr>
              <w:fldChar w:fldCharType="separate"/>
            </w:r>
            <w:r w:rsidR="00470009">
              <w:rPr>
                <w:szCs w:val="20"/>
              </w:rPr>
              <w:t>ANNEX A</w:t>
            </w:r>
            <w:r w:rsidR="00F42DF5" w:rsidRPr="000913A9">
              <w:rPr>
                <w:szCs w:val="20"/>
              </w:rPr>
              <w:fldChar w:fldCharType="end"/>
            </w:r>
            <w:r w:rsidR="00F42DF5" w:rsidRPr="000913A9">
              <w:rPr>
                <w:szCs w:val="20"/>
              </w:rPr>
              <w:t>.</w:t>
            </w:r>
          </w:p>
          <w:p w14:paraId="500629C4" w14:textId="04A3D385" w:rsidR="00647BDB" w:rsidRPr="000913A9" w:rsidRDefault="00647BDB" w:rsidP="00F42DF5">
            <w:pPr>
              <w:pStyle w:val="Tabletext"/>
              <w:rPr>
                <w:szCs w:val="20"/>
              </w:rPr>
            </w:pPr>
            <w:r w:rsidRPr="000913A9">
              <w:rPr>
                <w:szCs w:val="20"/>
              </w:rPr>
              <w:t>Communicate assessment decision effectively</w:t>
            </w:r>
            <w:r w:rsidR="00F42DF5" w:rsidRPr="000913A9">
              <w:rPr>
                <w:szCs w:val="20"/>
              </w:rPr>
              <w:t>.</w:t>
            </w:r>
          </w:p>
          <w:p w14:paraId="177D21F1" w14:textId="0836F85B" w:rsidR="00647BDB" w:rsidRPr="000913A9" w:rsidRDefault="00647BDB" w:rsidP="00F42DF5">
            <w:pPr>
              <w:pStyle w:val="Tabletext"/>
              <w:rPr>
                <w:szCs w:val="20"/>
              </w:rPr>
            </w:pPr>
            <w:r w:rsidRPr="000913A9">
              <w:rPr>
                <w:szCs w:val="20"/>
              </w:rPr>
              <w:t xml:space="preserve">Give constructive feedback according to the principles of feedback in </w:t>
            </w:r>
            <w:r w:rsidR="00F42DF5" w:rsidRPr="000913A9">
              <w:rPr>
                <w:szCs w:val="20"/>
              </w:rPr>
              <w:fldChar w:fldCharType="begin"/>
            </w:r>
            <w:r w:rsidR="00F42DF5" w:rsidRPr="000913A9">
              <w:rPr>
                <w:szCs w:val="20"/>
              </w:rPr>
              <w:instrText xml:space="preserve"> REF _Ref444870445 \r \h </w:instrText>
            </w:r>
            <w:r w:rsidR="00F42DF5" w:rsidRPr="000913A9">
              <w:rPr>
                <w:szCs w:val="20"/>
              </w:rPr>
            </w:r>
            <w:r w:rsidR="00F42DF5" w:rsidRPr="000913A9">
              <w:rPr>
                <w:szCs w:val="20"/>
              </w:rPr>
              <w:fldChar w:fldCharType="separate"/>
            </w:r>
            <w:r w:rsidR="00470009">
              <w:rPr>
                <w:szCs w:val="20"/>
              </w:rPr>
              <w:t>ANNEX E</w:t>
            </w:r>
            <w:r w:rsidR="00F42DF5" w:rsidRPr="000913A9">
              <w:rPr>
                <w:szCs w:val="20"/>
              </w:rPr>
              <w:fldChar w:fldCharType="end"/>
            </w:r>
            <w:r w:rsidRPr="000913A9">
              <w:rPr>
                <w:szCs w:val="20"/>
              </w:rPr>
              <w:t>.</w:t>
            </w:r>
          </w:p>
          <w:p w14:paraId="368BD6F2" w14:textId="77777777" w:rsidR="00647BDB" w:rsidRPr="000913A9" w:rsidRDefault="00647BDB" w:rsidP="00F42DF5">
            <w:pPr>
              <w:pStyle w:val="Tabletext"/>
              <w:rPr>
                <w:szCs w:val="20"/>
              </w:rPr>
            </w:pPr>
            <w:r w:rsidRPr="000913A9">
              <w:rPr>
                <w:szCs w:val="20"/>
              </w:rPr>
              <w:t>Apply various questioning techniques.</w:t>
            </w:r>
          </w:p>
        </w:tc>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2DC1C4D4" w14:textId="77777777" w:rsidR="00647BDB" w:rsidRPr="000913A9" w:rsidRDefault="00647BDB" w:rsidP="00F42DF5">
            <w:pPr>
              <w:pStyle w:val="Tabletext"/>
              <w:jc w:val="center"/>
              <w:rPr>
                <w:szCs w:val="20"/>
              </w:rPr>
            </w:pPr>
            <w:r w:rsidRPr="000913A9">
              <w:rPr>
                <w:szCs w:val="20"/>
              </w:rPr>
              <w:t>2</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Pr>
          <w:p w14:paraId="7DA8B45B" w14:textId="77777777" w:rsidR="00647BDB" w:rsidRPr="000913A9" w:rsidRDefault="00647BDB" w:rsidP="00F42DF5">
            <w:pPr>
              <w:pStyle w:val="Tabletext"/>
              <w:jc w:val="center"/>
              <w:rPr>
                <w:szCs w:val="20"/>
              </w:rPr>
            </w:pPr>
            <w:r w:rsidRPr="000913A9">
              <w:rPr>
                <w:szCs w:val="20"/>
              </w:rPr>
              <w:t>5</w:t>
            </w:r>
          </w:p>
        </w:tc>
      </w:tr>
      <w:tr w:rsidR="00BC710A" w:rsidRPr="000913A9" w14:paraId="1DD45522" w14:textId="77777777" w:rsidTr="00F42DF5">
        <w:trPr>
          <w:cantSplit/>
          <w:trHeight w:val="4127"/>
          <w:jc w:val="center"/>
        </w:trPr>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69807065" w14:textId="77777777" w:rsidR="00647BDB" w:rsidRPr="00B50917" w:rsidRDefault="00647BDB" w:rsidP="007F3ED5">
            <w:pPr>
              <w:pStyle w:val="Tableheading"/>
              <w:jc w:val="left"/>
            </w:pPr>
            <w:r w:rsidRPr="000913A9">
              <w:t>Assessment</w:t>
            </w:r>
          </w:p>
          <w:p w14:paraId="6CF5FE82" w14:textId="77777777" w:rsidR="005D3051" w:rsidRPr="000913A9" w:rsidRDefault="005D3051" w:rsidP="00F42DF5">
            <w:pPr>
              <w:pStyle w:val="Tabletext"/>
            </w:pPr>
          </w:p>
          <w:p w14:paraId="7F64CF38" w14:textId="328D212B" w:rsidR="00647BDB" w:rsidRPr="000913A9" w:rsidRDefault="005D3051" w:rsidP="00F42DF5">
            <w:pPr>
              <w:pStyle w:val="Tabletext"/>
            </w:pPr>
            <w:r w:rsidRPr="000913A9">
              <w:t>Assessing Performance</w:t>
            </w:r>
          </w:p>
          <w:p w14:paraId="0211EF1C" w14:textId="41EDA67C" w:rsidR="00647BDB" w:rsidRPr="000913A9" w:rsidRDefault="005D3051" w:rsidP="00F42DF5">
            <w:pPr>
              <w:pStyle w:val="Tabletext"/>
            </w:pPr>
            <w:r w:rsidRPr="000913A9">
              <w:t>Assessment Issues</w:t>
            </w:r>
          </w:p>
        </w:tc>
        <w:tc>
          <w:tcPr>
            <w:tcW w:w="3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050EC803" w14:textId="77777777" w:rsidR="00647BDB" w:rsidRPr="000913A9" w:rsidRDefault="00647BDB" w:rsidP="00F42DF5">
            <w:pPr>
              <w:pStyle w:val="Tabletext"/>
            </w:pPr>
            <w:r w:rsidRPr="000913A9">
              <w:t>Know different methods for assessing performance.</w:t>
            </w:r>
          </w:p>
          <w:p w14:paraId="231BCF78" w14:textId="77777777" w:rsidR="00647BDB" w:rsidRPr="000913A9" w:rsidRDefault="00647BDB" w:rsidP="00F42DF5">
            <w:pPr>
              <w:pStyle w:val="Tabletext"/>
            </w:pPr>
            <w:r w:rsidRPr="000913A9">
              <w:t>Explain the importance of objectivity while assessing performance.</w:t>
            </w:r>
          </w:p>
          <w:p w14:paraId="7CF2F7C9" w14:textId="77777777" w:rsidR="00647BDB" w:rsidRPr="000913A9" w:rsidRDefault="00647BDB" w:rsidP="00F42DF5">
            <w:pPr>
              <w:pStyle w:val="Tabletext"/>
            </w:pPr>
            <w:r w:rsidRPr="000913A9">
              <w:t>Distinguish observations from interpretations.</w:t>
            </w:r>
          </w:p>
          <w:p w14:paraId="1018DCBC" w14:textId="77777777" w:rsidR="00647BDB" w:rsidRPr="000913A9" w:rsidRDefault="00647BDB" w:rsidP="00F42DF5">
            <w:pPr>
              <w:pStyle w:val="Tabletext"/>
            </w:pPr>
            <w:r w:rsidRPr="000913A9">
              <w:t>Make an assessment exercise or exam.</w:t>
            </w:r>
          </w:p>
          <w:p w14:paraId="24D8DA29" w14:textId="77777777" w:rsidR="00647BDB" w:rsidRPr="000913A9" w:rsidRDefault="00647BDB" w:rsidP="00F42DF5">
            <w:pPr>
              <w:pStyle w:val="Tabletext"/>
            </w:pPr>
            <w:r w:rsidRPr="000913A9">
              <w:t>Develop an appraisal form for the assessment of performance.</w:t>
            </w:r>
          </w:p>
          <w:p w14:paraId="2E3623C6" w14:textId="77777777" w:rsidR="00647BDB" w:rsidRPr="000913A9" w:rsidRDefault="00647BDB" w:rsidP="00F42DF5">
            <w:pPr>
              <w:pStyle w:val="Tabletext"/>
            </w:pPr>
            <w:r w:rsidRPr="000913A9">
              <w:t>Describe some basic considerations about performance scales and determine success criteria.</w:t>
            </w:r>
          </w:p>
          <w:p w14:paraId="6E072457" w14:textId="77777777" w:rsidR="00647BDB" w:rsidRPr="000913A9" w:rsidRDefault="00647BDB" w:rsidP="00F42DF5">
            <w:pPr>
              <w:pStyle w:val="Tabletext"/>
            </w:pPr>
            <w:r w:rsidRPr="000913A9">
              <w:t>Describe the terms reliability and validity.</w:t>
            </w:r>
          </w:p>
          <w:p w14:paraId="230A0D67" w14:textId="1BF64CD7" w:rsidR="00647BDB" w:rsidRPr="000913A9" w:rsidRDefault="00647BDB" w:rsidP="00F42DF5">
            <w:pPr>
              <w:pStyle w:val="Tabletext"/>
            </w:pPr>
            <w:r w:rsidRPr="000913A9">
              <w:t>Know how to achiev</w:t>
            </w:r>
            <w:r w:rsidR="005D3051" w:rsidRPr="000913A9">
              <w:t>e consistency between assessors</w:t>
            </w:r>
            <w:r w:rsidR="00F42DF5" w:rsidRPr="000913A9">
              <w:t>.</w:t>
            </w:r>
          </w:p>
          <w:p w14:paraId="42FC3159" w14:textId="6B3E46A9" w:rsidR="00647BDB" w:rsidRPr="000913A9" w:rsidRDefault="00647BDB" w:rsidP="00F42DF5">
            <w:pPr>
              <w:pStyle w:val="Tabletext"/>
            </w:pPr>
            <w:r w:rsidRPr="000913A9">
              <w:t>Make a connection between the feedback provided and the learning goals.</w:t>
            </w:r>
          </w:p>
        </w:tc>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5FFDEC3C" w14:textId="77777777" w:rsidR="00647BDB" w:rsidRPr="000913A9" w:rsidRDefault="00647BDB" w:rsidP="00F42DF5">
            <w:pPr>
              <w:pStyle w:val="Tabletext"/>
              <w:jc w:val="center"/>
            </w:pPr>
            <w:r w:rsidRPr="000913A9">
              <w:t>2</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Pr>
          <w:p w14:paraId="2B5CAFE3" w14:textId="77777777" w:rsidR="00647BDB" w:rsidRPr="000913A9" w:rsidRDefault="00647BDB" w:rsidP="00F42DF5">
            <w:pPr>
              <w:pStyle w:val="Tabletext"/>
              <w:jc w:val="center"/>
            </w:pPr>
            <w:r w:rsidRPr="000913A9">
              <w:t>4</w:t>
            </w:r>
          </w:p>
        </w:tc>
      </w:tr>
      <w:tr w:rsidR="00BC710A" w:rsidRPr="000913A9" w14:paraId="6AF9E895" w14:textId="77777777" w:rsidTr="00F42DF5">
        <w:trPr>
          <w:cantSplit/>
          <w:trHeight w:val="4382"/>
          <w:jc w:val="center"/>
        </w:trPr>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75D2BFA2" w14:textId="77777777" w:rsidR="00647BDB" w:rsidRPr="000913A9" w:rsidRDefault="00647BDB" w:rsidP="00F42DF5">
            <w:pPr>
              <w:pStyle w:val="Tabletext"/>
            </w:pPr>
            <w:r w:rsidRPr="000913A9">
              <w:lastRenderedPageBreak/>
              <w:t>Training Management System</w:t>
            </w:r>
          </w:p>
          <w:p w14:paraId="310E923A" w14:textId="77777777" w:rsidR="00647BDB" w:rsidRPr="000913A9" w:rsidRDefault="00647BDB" w:rsidP="00F42DF5">
            <w:pPr>
              <w:pStyle w:val="Tabletext"/>
            </w:pPr>
          </w:p>
          <w:p w14:paraId="170C95F6" w14:textId="77777777" w:rsidR="00647BDB" w:rsidRPr="000913A9" w:rsidRDefault="00647BDB" w:rsidP="00F42DF5">
            <w:pPr>
              <w:pStyle w:val="Tabletext"/>
            </w:pPr>
            <w:r w:rsidRPr="000913A9">
              <w:t>Quality Control</w:t>
            </w:r>
          </w:p>
          <w:p w14:paraId="67564748" w14:textId="40A699A3" w:rsidR="00647BDB" w:rsidRPr="000913A9" w:rsidRDefault="00647BDB" w:rsidP="00F42DF5">
            <w:pPr>
              <w:pStyle w:val="Tabletext"/>
            </w:pPr>
            <w:r w:rsidRPr="000913A9">
              <w:t>Evaluations</w:t>
            </w:r>
          </w:p>
        </w:tc>
        <w:tc>
          <w:tcPr>
            <w:tcW w:w="3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73F98EFD" w14:textId="223A0FE6" w:rsidR="00647BDB" w:rsidRPr="000913A9" w:rsidRDefault="00647BDB" w:rsidP="00F42DF5">
            <w:pPr>
              <w:pStyle w:val="Tabletext"/>
            </w:pPr>
            <w:r w:rsidRPr="000913A9">
              <w:t xml:space="preserve">Maintain records of students’ performance (conforming to IALA Guideline </w:t>
            </w:r>
            <w:r w:rsidR="001A47CD">
              <w:t>G</w:t>
            </w:r>
            <w:r w:rsidRPr="000913A9">
              <w:t>1014 Accreditation and Approval Process for VTS Training).</w:t>
            </w:r>
          </w:p>
          <w:p w14:paraId="47EF6716" w14:textId="2CCC81F7" w:rsidR="00647BDB" w:rsidRPr="000913A9" w:rsidRDefault="00647BDB" w:rsidP="00F42DF5">
            <w:pPr>
              <w:pStyle w:val="Tabletext"/>
            </w:pPr>
            <w:r w:rsidRPr="000913A9">
              <w:t>Share information with author</w:t>
            </w:r>
            <w:r w:rsidR="0008420C">
              <w:t>ize</w:t>
            </w:r>
            <w:r w:rsidRPr="000913A9">
              <w:t>d personnel.</w:t>
            </w:r>
          </w:p>
          <w:p w14:paraId="4652957A" w14:textId="77777777" w:rsidR="00647BDB" w:rsidRPr="000913A9" w:rsidRDefault="00647BDB" w:rsidP="00F42DF5">
            <w:pPr>
              <w:pStyle w:val="Tabletext"/>
            </w:pPr>
            <w:r w:rsidRPr="000913A9">
              <w:t>Prepare information detailing the roles and responsibilities of the TTIs.</w:t>
            </w:r>
          </w:p>
          <w:p w14:paraId="693D4508" w14:textId="77777777" w:rsidR="00647BDB" w:rsidRPr="000913A9" w:rsidRDefault="00647BDB" w:rsidP="00F42DF5">
            <w:pPr>
              <w:pStyle w:val="Tabletext"/>
            </w:pPr>
            <w:r w:rsidRPr="000913A9">
              <w:t>Describe the effect of privacy legislation on the sharing of information.</w:t>
            </w:r>
          </w:p>
          <w:p w14:paraId="6E8E2A55" w14:textId="77777777" w:rsidR="00647BDB" w:rsidRPr="000913A9" w:rsidRDefault="00647BDB" w:rsidP="00F42DF5">
            <w:pPr>
              <w:pStyle w:val="Tabletext"/>
            </w:pPr>
            <w:r w:rsidRPr="000913A9">
              <w:t>Evaluate the course.</w:t>
            </w:r>
          </w:p>
          <w:p w14:paraId="5EFAE455" w14:textId="0AB07402" w:rsidR="00647BDB" w:rsidRPr="000913A9" w:rsidRDefault="00647BDB" w:rsidP="00F42DF5">
            <w:pPr>
              <w:pStyle w:val="Tabletext"/>
            </w:pPr>
            <w:r w:rsidRPr="000913A9">
              <w:t>Is able to make the distinction between content validity and criteri</w:t>
            </w:r>
            <w:r w:rsidR="00080F98" w:rsidRPr="000913A9">
              <w:t>a</w:t>
            </w:r>
            <w:r w:rsidRPr="000913A9">
              <w:t xml:space="preserve"> validity.</w:t>
            </w:r>
          </w:p>
          <w:p w14:paraId="5A16689E" w14:textId="0273C5A5" w:rsidR="00647BDB" w:rsidRPr="000913A9" w:rsidRDefault="00647BDB" w:rsidP="00F42DF5">
            <w:pPr>
              <w:pStyle w:val="Tabletext"/>
            </w:pPr>
            <w:r w:rsidRPr="000913A9">
              <w:t xml:space="preserve">Understand and implement the TMS determined by their organization (conforming to IALA Guideline </w:t>
            </w:r>
            <w:r w:rsidR="001A47CD">
              <w:t>G</w:t>
            </w:r>
            <w:r w:rsidRPr="000913A9">
              <w:t>1014).</w:t>
            </w:r>
          </w:p>
          <w:p w14:paraId="28B86A23" w14:textId="1310CFA9" w:rsidR="00647BDB" w:rsidRPr="000913A9" w:rsidRDefault="00647BDB" w:rsidP="00F42DF5">
            <w:pPr>
              <w:pStyle w:val="Tabletext"/>
            </w:pPr>
            <w:r w:rsidRPr="000913A9">
              <w:t>Maintain course materials and records fo</w:t>
            </w:r>
            <w:r w:rsidR="00080F98" w:rsidRPr="000913A9">
              <w:t>llowing a systematic approach.</w:t>
            </w:r>
          </w:p>
        </w:tc>
        <w:tc>
          <w:tcPr>
            <w:tcW w:w="9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45CC9A67" w14:textId="77777777" w:rsidR="00647BDB" w:rsidRPr="000913A9" w:rsidRDefault="00647BDB" w:rsidP="00F42DF5">
            <w:pPr>
              <w:pStyle w:val="Tabletext"/>
              <w:jc w:val="center"/>
            </w:pPr>
            <w:r w:rsidRPr="000913A9">
              <w:t>2</w:t>
            </w:r>
          </w:p>
        </w:tc>
        <w:tc>
          <w:tcPr>
            <w:tcW w:w="1137" w:type="dxa"/>
            <w:tcBorders>
              <w:top w:val="single" w:sz="8" w:space="0" w:color="000000"/>
              <w:left w:val="single" w:sz="8" w:space="0" w:color="000000"/>
              <w:bottom w:val="single" w:sz="8" w:space="0" w:color="000000"/>
              <w:right w:val="single" w:sz="8" w:space="0" w:color="000000"/>
            </w:tcBorders>
            <w:shd w:val="clear" w:color="auto" w:fill="FFFFFF"/>
          </w:tcPr>
          <w:p w14:paraId="554C4B84" w14:textId="77777777" w:rsidR="00647BDB" w:rsidRPr="000913A9" w:rsidRDefault="00647BDB" w:rsidP="00F42DF5">
            <w:pPr>
              <w:pStyle w:val="Tabletext"/>
              <w:jc w:val="center"/>
            </w:pPr>
            <w:r w:rsidRPr="000913A9">
              <w:t>3</w:t>
            </w:r>
          </w:p>
        </w:tc>
      </w:tr>
    </w:tbl>
    <w:p w14:paraId="105C8FF9" w14:textId="55E24656" w:rsidR="00647BDB" w:rsidRPr="000913A9" w:rsidRDefault="00647BDB" w:rsidP="00647BDB">
      <w:pPr>
        <w:spacing w:after="240"/>
        <w:rPr>
          <w:rFonts w:ascii="Arial" w:hAnsi="Arial" w:cs="Arial"/>
          <w:color w:val="000000" w:themeColor="text1"/>
          <w:sz w:val="22"/>
        </w:rPr>
      </w:pPr>
    </w:p>
    <w:p w14:paraId="65D564E2" w14:textId="77777777" w:rsidR="000C2F95" w:rsidRPr="000913A9" w:rsidRDefault="000C2F95">
      <w:pPr>
        <w:spacing w:after="200" w:line="276" w:lineRule="auto"/>
        <w:rPr>
          <w:rFonts w:asciiTheme="majorHAnsi" w:eastAsiaTheme="majorEastAsia" w:hAnsiTheme="majorHAnsi" w:cstheme="majorBidi"/>
          <w:b/>
          <w:bCs/>
          <w:caps/>
          <w:color w:val="407EC9"/>
          <w:sz w:val="24"/>
          <w:szCs w:val="24"/>
          <w:lang w:eastAsia="de-DE"/>
        </w:rPr>
      </w:pPr>
      <w:bookmarkStart w:id="45" w:name="_Toc370820414"/>
      <w:r w:rsidRPr="000913A9">
        <w:rPr>
          <w:lang w:eastAsia="de-DE"/>
        </w:rPr>
        <w:br w:type="page"/>
      </w:r>
    </w:p>
    <w:p w14:paraId="4A0BF00A" w14:textId="3CA2AC69" w:rsidR="00647BDB" w:rsidRPr="000913A9" w:rsidRDefault="00AA6BC1" w:rsidP="00647BDB">
      <w:pPr>
        <w:pStyle w:val="Heading2"/>
        <w:rPr>
          <w:lang w:eastAsia="de-DE"/>
        </w:rPr>
      </w:pPr>
      <w:bookmarkStart w:id="46" w:name="_Toc82183599"/>
      <w:r w:rsidRPr="000913A9">
        <w:rPr>
          <w:noProof/>
          <w:lang w:val="fr-FR" w:eastAsia="fr-FR"/>
        </w:rPr>
        <w:lastRenderedPageBreak/>
        <mc:AlternateContent>
          <mc:Choice Requires="wpg">
            <w:drawing>
              <wp:anchor distT="0" distB="0" distL="114300" distR="114300" simplePos="0" relativeHeight="251664384" behindDoc="0" locked="0" layoutInCell="1" allowOverlap="1" wp14:anchorId="13CAD613" wp14:editId="53F9BC0F">
                <wp:simplePos x="0" y="0"/>
                <wp:positionH relativeFrom="column">
                  <wp:posOffset>3413760</wp:posOffset>
                </wp:positionH>
                <wp:positionV relativeFrom="paragraph">
                  <wp:posOffset>214630</wp:posOffset>
                </wp:positionV>
                <wp:extent cx="3557905" cy="2379980"/>
                <wp:effectExtent l="0" t="0" r="0" b="1270"/>
                <wp:wrapSquare wrapText="bothSides"/>
                <wp:docPr id="8" name="Groeperen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7905" cy="2379980"/>
                          <a:chOff x="0" y="0"/>
                          <a:chExt cx="33764" cy="21691"/>
                        </a:xfrm>
                      </wpg:grpSpPr>
                      <pic:pic xmlns:pic="http://schemas.openxmlformats.org/drawingml/2006/picture">
                        <pic:nvPicPr>
                          <pic:cNvPr id="9" name="Afbeelding 21"/>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78" cy="20097"/>
                          </a:xfrm>
                          <a:prstGeom prst="rect">
                            <a:avLst/>
                          </a:prstGeom>
                          <a:noFill/>
                          <a:extLst>
                            <a:ext uri="{909E8E84-426E-40DD-AFC4-6F175D3DCCD1}">
                              <a14:hiddenFill xmlns:a14="http://schemas.microsoft.com/office/drawing/2010/main">
                                <a:solidFill>
                                  <a:srgbClr val="FFFFFF"/>
                                </a:solidFill>
                              </a14:hiddenFill>
                            </a:ext>
                          </a:extLst>
                        </pic:spPr>
                      </pic:pic>
                      <wpg:grpSp>
                        <wpg:cNvPr id="10" name="Groeperen 39"/>
                        <wpg:cNvGrpSpPr>
                          <a:grpSpLocks/>
                        </wpg:cNvGrpSpPr>
                        <wpg:grpSpPr bwMode="auto">
                          <a:xfrm>
                            <a:off x="21132" y="673"/>
                            <a:ext cx="496" cy="19373"/>
                            <a:chOff x="0" y="0"/>
                            <a:chExt cx="495" cy="19373"/>
                          </a:xfrm>
                        </wpg:grpSpPr>
                        <wps:wsp>
                          <wps:cNvPr id="12" name="Vierkante haak rechts 36"/>
                          <wps:cNvSpPr>
                            <a:spLocks/>
                          </wps:cNvSpPr>
                          <wps:spPr bwMode="auto">
                            <a:xfrm>
                              <a:off x="0" y="7105"/>
                              <a:ext cx="457" cy="7838"/>
                            </a:xfrm>
                            <a:prstGeom prst="rightBracket">
                              <a:avLst>
                                <a:gd name="adj" fmla="val 8337"/>
                              </a:avLst>
                            </a:prstGeom>
                            <a:noFill/>
                            <a:ln w="25400">
                              <a:solidFill>
                                <a:schemeClr val="accent1">
                                  <a:lumMod val="100000"/>
                                  <a:lumOff val="0"/>
                                </a:schemeClr>
                              </a:solidFill>
                              <a:round/>
                              <a:headEnd/>
                              <a:tailEnd/>
                            </a:ln>
                            <a:effectLst>
                              <a:outerShdw dist="20000" dir="5400000" rotWithShape="0">
                                <a:srgbClr val="80808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 name="Vierkante haak rechts 37"/>
                          <wps:cNvSpPr>
                            <a:spLocks/>
                          </wps:cNvSpPr>
                          <wps:spPr bwMode="auto">
                            <a:xfrm>
                              <a:off x="44" y="15652"/>
                              <a:ext cx="451" cy="3721"/>
                            </a:xfrm>
                            <a:prstGeom prst="rightBracket">
                              <a:avLst>
                                <a:gd name="adj" fmla="val 8327"/>
                              </a:avLst>
                            </a:prstGeom>
                            <a:noFill/>
                            <a:ln w="25400">
                              <a:solidFill>
                                <a:schemeClr val="accent1">
                                  <a:lumMod val="100000"/>
                                  <a:lumOff val="0"/>
                                </a:schemeClr>
                              </a:solidFill>
                              <a:round/>
                              <a:headEnd/>
                              <a:tailEnd/>
                            </a:ln>
                            <a:effectLst>
                              <a:outerShdw dist="20000" dir="5400000" rotWithShape="0">
                                <a:srgbClr val="80808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 name="Vierkante haak rechts 38"/>
                          <wps:cNvSpPr>
                            <a:spLocks/>
                          </wps:cNvSpPr>
                          <wps:spPr bwMode="auto">
                            <a:xfrm>
                              <a:off x="6" y="0"/>
                              <a:ext cx="451" cy="6191"/>
                            </a:xfrm>
                            <a:prstGeom prst="rightBracket">
                              <a:avLst>
                                <a:gd name="adj" fmla="val 8325"/>
                              </a:avLst>
                            </a:prstGeom>
                            <a:noFill/>
                            <a:ln w="25400">
                              <a:solidFill>
                                <a:schemeClr val="accent1">
                                  <a:lumMod val="100000"/>
                                  <a:lumOff val="0"/>
                                </a:schemeClr>
                              </a:solidFill>
                              <a:round/>
                              <a:headEnd/>
                              <a:tailEnd/>
                            </a:ln>
                            <a:effectLst>
                              <a:outerShdw dist="20000" dir="5400000" rotWithShape="0">
                                <a:srgbClr val="80808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0" name="Tekstvak 41"/>
                        <wps:cNvSpPr txBox="1">
                          <a:spLocks noChangeArrowheads="1"/>
                        </wps:cNvSpPr>
                        <wps:spPr bwMode="auto">
                          <a:xfrm>
                            <a:off x="21170" y="920"/>
                            <a:ext cx="12594" cy="49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20462" w14:textId="77777777" w:rsidR="00DA5274" w:rsidRPr="00DD7B61" w:rsidRDefault="00DA5274" w:rsidP="00647BDB">
                              <w:pPr>
                                <w:rPr>
                                  <w:b/>
                                </w:rPr>
                              </w:pPr>
                              <w:r w:rsidRPr="00DD7B61">
                                <w:rPr>
                                  <w:b/>
                                </w:rPr>
                                <w:t>Performance</w:t>
                              </w:r>
                            </w:p>
                          </w:txbxContent>
                        </wps:txbx>
                        <wps:bodyPr rot="0" vert="horz" wrap="square" lIns="91440" tIns="45720" rIns="91440" bIns="45720" anchor="t" anchorCtr="0" upright="1">
                          <a:noAutofit/>
                        </wps:bodyPr>
                      </wps:wsp>
                      <wps:wsp>
                        <wps:cNvPr id="23" name="Tekstvak 43"/>
                        <wps:cNvSpPr txBox="1">
                          <a:spLocks noChangeArrowheads="1"/>
                        </wps:cNvSpPr>
                        <wps:spPr bwMode="auto">
                          <a:xfrm>
                            <a:off x="21285" y="8483"/>
                            <a:ext cx="9468" cy="49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11686" w14:textId="77777777" w:rsidR="00DA5274" w:rsidRPr="00DD7B61" w:rsidRDefault="00DA5274" w:rsidP="00647BDB">
                              <w:pPr>
                                <w:rPr>
                                  <w:b/>
                                </w:rPr>
                              </w:pPr>
                              <w:r w:rsidRPr="00DD7B61">
                                <w:rPr>
                                  <w:b/>
                                </w:rPr>
                                <w:t>Nurture</w:t>
                              </w:r>
                            </w:p>
                          </w:txbxContent>
                        </wps:txbx>
                        <wps:bodyPr rot="0" vert="horz" wrap="square" lIns="91440" tIns="45720" rIns="91440" bIns="45720" anchor="t" anchorCtr="0" upright="1">
                          <a:noAutofit/>
                        </wps:bodyPr>
                      </wps:wsp>
                      <wps:wsp>
                        <wps:cNvPr id="25" name="Tekstvak 44"/>
                        <wps:cNvSpPr txBox="1">
                          <a:spLocks noChangeArrowheads="1"/>
                        </wps:cNvSpPr>
                        <wps:spPr bwMode="auto">
                          <a:xfrm>
                            <a:off x="21234" y="16713"/>
                            <a:ext cx="9468" cy="49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872E1" w14:textId="77777777" w:rsidR="00DA5274" w:rsidRPr="00DD7B61" w:rsidRDefault="00DA5274" w:rsidP="00647BDB">
                              <w:pPr>
                                <w:rPr>
                                  <w:b/>
                                </w:rPr>
                              </w:pPr>
                              <w:r w:rsidRPr="00DD7B61">
                                <w:rPr>
                                  <w:b/>
                                </w:rPr>
                                <w:t>Nature</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3CAD613" id="Groeperen 45" o:spid="_x0000_s1035" style="position:absolute;left:0;text-align:left;margin-left:268.8pt;margin-top:16.9pt;width:280.15pt;height:187.4pt;z-index:251664384;mso-width-relative:margin;mso-height-relative:margin" coordsize="33764,216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1" o:spid="_x0000_s1036" type="#_x0000_t75" style="position:absolute;width:20078;height:2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">
                  <v:imagedata r:id="rId27" o:title=""/>
                </v:shape>
                <v:group id="Groeperen 39" o:spid="_x0000_s1037" style="position:absolute;left:21132;top:673;width:496;height:19373" coordsize="495,19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Vierkante haak rechts 36" o:spid="_x0000_s1038" type="#_x0000_t86" style="position:absolute;top:7105;width:457;height:7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" adj="105" strokecolor="#00558c [3204]" strokeweight="2pt">
                    <v:shadow on="t" opacity="24903f" origin=",.5" offset="0,.55556mm"/>
                  </v:shape>
                  <v:shape id="Vierkante haak rechts 37" o:spid="_x0000_s1039" type="#_x0000_t86" style="position:absolute;left:44;top:15652;width:451;height:3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" adj="218" strokecolor="#00558c [3204]" strokeweight="2pt">
                    <v:shadow on="t" opacity="24903f" origin=",.5" offset="0,.55556mm"/>
                  </v:shape>
                  <v:shape id="Vierkante haak rechts 38" o:spid="_x0000_s1040" type="#_x0000_t86" style="position:absolute;left:6;width:451;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" adj="131" strokecolor="#00558c [3204]" strokeweight="2pt">
                    <v:shadow on="t" opacity="24903f" origin=",.5" offset="0,.55556mm"/>
                  </v:shape>
                </v:group>
                <v:shape id="Tekstvak 41" o:spid="_x0000_s1041" type="#_x0000_t202" style="position:absolute;left:21170;top:920;width:12594;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4320462" w14:textId="77777777" w:rsidR="00DA5274" w:rsidRPr="00DD7B61" w:rsidRDefault="00DA5274" w:rsidP="00647BDB">
                        <w:pPr>
                          <w:rPr>
                            <w:b/>
                          </w:rPr>
                        </w:pPr>
                        <w:r w:rsidRPr="00DD7B61">
                          <w:rPr>
                            <w:b/>
                          </w:rPr>
                          <w:t>Performance</w:t>
                        </w:r>
                      </w:p>
                    </w:txbxContent>
                  </v:textbox>
                </v:shape>
                <v:shape id="Tekstvak 43" o:spid="_x0000_s1042" type="#_x0000_t202" style="position:absolute;left:21285;top:8483;width:9468;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D911686" w14:textId="77777777" w:rsidR="00DA5274" w:rsidRPr="00DD7B61" w:rsidRDefault="00DA5274" w:rsidP="00647BDB">
                        <w:pPr>
                          <w:rPr>
                            <w:b/>
                          </w:rPr>
                        </w:pPr>
                        <w:r w:rsidRPr="00DD7B61">
                          <w:rPr>
                            <w:b/>
                          </w:rPr>
                          <w:t>Nurture</w:t>
                        </w:r>
                      </w:p>
                    </w:txbxContent>
                  </v:textbox>
                </v:shape>
                <v:shape id="Tekstvak 44" o:spid="_x0000_s1043" type="#_x0000_t202" style="position:absolute;left:21234;top:16713;width:9468;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7B2872E1" w14:textId="77777777" w:rsidR="00DA5274" w:rsidRPr="00DD7B61" w:rsidRDefault="00DA5274" w:rsidP="00647BDB">
                        <w:pPr>
                          <w:rPr>
                            <w:b/>
                          </w:rPr>
                        </w:pPr>
                        <w:r w:rsidRPr="00DD7B61">
                          <w:rPr>
                            <w:b/>
                          </w:rPr>
                          <w:t>Nature</w:t>
                        </w:r>
                      </w:p>
                    </w:txbxContent>
                  </v:textbox>
                </v:shape>
                <w10:wrap type="square"/>
              </v:group>
            </w:pict>
          </mc:Fallback>
        </mc:AlternateContent>
      </w:r>
      <w:r w:rsidR="00647BDB" w:rsidRPr="000913A9">
        <w:rPr>
          <w:lang w:eastAsia="de-DE"/>
        </w:rPr>
        <w:t xml:space="preserve">Course </w:t>
      </w:r>
      <w:r w:rsidR="0008420C">
        <w:rPr>
          <w:lang w:eastAsia="de-DE"/>
        </w:rPr>
        <w:t>d</w:t>
      </w:r>
      <w:r w:rsidR="00647BDB" w:rsidRPr="000913A9">
        <w:rPr>
          <w:lang w:eastAsia="de-DE"/>
        </w:rPr>
        <w:t>evelopment</w:t>
      </w:r>
      <w:bookmarkEnd w:id="45"/>
      <w:bookmarkEnd w:id="46"/>
    </w:p>
    <w:p w14:paraId="65B8ABB8" w14:textId="66A826F4" w:rsidR="000C2F95" w:rsidRPr="000913A9" w:rsidRDefault="000C2F95" w:rsidP="000C2F95">
      <w:pPr>
        <w:pStyle w:val="Heading2separationline"/>
      </w:pPr>
    </w:p>
    <w:p w14:paraId="47048C65" w14:textId="131F2918" w:rsidR="00647BDB" w:rsidRPr="000913A9" w:rsidRDefault="00647BDB" w:rsidP="00647BDB">
      <w:pPr>
        <w:pStyle w:val="Heading3"/>
        <w:keepLines w:val="0"/>
        <w:spacing w:line="240" w:lineRule="auto"/>
        <w:ind w:right="0"/>
      </w:pPr>
      <w:bookmarkStart w:id="47" w:name="_Toc367636007"/>
      <w:bookmarkStart w:id="48" w:name="_Toc370820415"/>
      <w:bookmarkStart w:id="49" w:name="_Toc82183600"/>
      <w:r w:rsidRPr="000913A9">
        <w:t>Introduction</w:t>
      </w:r>
      <w:bookmarkEnd w:id="47"/>
      <w:bookmarkEnd w:id="48"/>
      <w:bookmarkEnd w:id="49"/>
    </w:p>
    <w:p w14:paraId="38277543" w14:textId="4182445E" w:rsidR="000C2F95" w:rsidRPr="000913A9" w:rsidRDefault="00647BDB" w:rsidP="00647BDB">
      <w:pPr>
        <w:pStyle w:val="BodyText"/>
      </w:pPr>
      <w:r w:rsidRPr="000913A9">
        <w:t>TTIs should be skilled in the development of training curricula.</w:t>
      </w:r>
      <w:r w:rsidR="0008420C">
        <w:t xml:space="preserve"> </w:t>
      </w:r>
      <w:r w:rsidRPr="000913A9">
        <w:t>Although a training programme may be present and available to the training staff, from time to time the training programme will require modifications.</w:t>
      </w:r>
      <w:r w:rsidR="0008420C">
        <w:t xml:space="preserve"> </w:t>
      </w:r>
      <w:r w:rsidRPr="000913A9">
        <w:t>It is almost impossible to adjust or develop a training programme if there is no basis in terms of a job-description or competence profile.</w:t>
      </w:r>
      <w:r w:rsidR="0008420C">
        <w:t xml:space="preserve"> </w:t>
      </w:r>
      <w:r w:rsidRPr="000913A9">
        <w:t>The job-description or competence profile will have to be translated into learning goals.</w:t>
      </w:r>
      <w:r w:rsidR="0008420C">
        <w:t xml:space="preserve"> </w:t>
      </w:r>
      <w:r w:rsidRPr="000913A9">
        <w:t>Making changes to a training programme without referring to learning goals will never be an improve</w:t>
      </w:r>
      <w:r w:rsidR="000C2F95" w:rsidRPr="000913A9">
        <w:t>ment and must be discouraged.</w:t>
      </w:r>
    </w:p>
    <w:p w14:paraId="2EB06A4F" w14:textId="2A80636D" w:rsidR="00AA6BC1" w:rsidRPr="000913A9" w:rsidRDefault="00AA6BC1" w:rsidP="00AA6BC1">
      <w:pPr>
        <w:pStyle w:val="Figurecaption"/>
        <w:ind w:right="2125"/>
        <w:jc w:val="right"/>
      </w:pPr>
      <w:bookmarkStart w:id="50" w:name="_Toc452275087"/>
      <w:r w:rsidRPr="000913A9">
        <w:t>Competences</w:t>
      </w:r>
      <w:bookmarkEnd w:id="50"/>
    </w:p>
    <w:p w14:paraId="148AD397" w14:textId="48E8A9FD" w:rsidR="00647BDB" w:rsidRPr="000913A9" w:rsidRDefault="00647BDB" w:rsidP="00647BDB">
      <w:pPr>
        <w:pStyle w:val="BodyText"/>
      </w:pPr>
      <w:r w:rsidRPr="000913A9">
        <w:t>Competencies are the way that people in general deal with work and other people.</w:t>
      </w:r>
      <w:r w:rsidR="0008420C">
        <w:t xml:space="preserve"> </w:t>
      </w:r>
      <w:r w:rsidRPr="000913A9">
        <w:t xml:space="preserve">They are the combination of personality, intelligence and innate skills together with acquired knowledge, skills and attitude, </w:t>
      </w:r>
      <w:r w:rsidR="000C2F95" w:rsidRPr="000913A9">
        <w:t>mastered during one’s lifetime.</w:t>
      </w:r>
    </w:p>
    <w:p w14:paraId="2CE3F39D" w14:textId="0BE2C000" w:rsidR="00647BDB" w:rsidRPr="000913A9" w:rsidRDefault="00647BDB" w:rsidP="00647BDB">
      <w:pPr>
        <w:pStyle w:val="BodyText"/>
      </w:pPr>
      <w:r w:rsidRPr="000913A9">
        <w:t>Besides a competence profile</w:t>
      </w:r>
      <w:r w:rsidR="000C2F95" w:rsidRPr="000913A9">
        <w:t>,</w:t>
      </w:r>
      <w:r w:rsidRPr="000913A9">
        <w:t xml:space="preserve"> facilitators will want to know what the entry-level of </w:t>
      </w:r>
      <w:r w:rsidR="00B50917">
        <w:t xml:space="preserve">the </w:t>
      </w:r>
      <w:r w:rsidRPr="000913A9">
        <w:t>TTI is.</w:t>
      </w:r>
      <w:r w:rsidR="0008420C">
        <w:t xml:space="preserve"> </w:t>
      </w:r>
      <w:r w:rsidRPr="000913A9">
        <w:t>This can be determined by a gap analysis, or an entry test, or by reviewing and discussing prior experience of the TTIs.</w:t>
      </w:r>
      <w:r w:rsidR="0008420C">
        <w:t xml:space="preserve"> </w:t>
      </w:r>
      <w:r w:rsidRPr="000913A9">
        <w:t>This will give facilitators essential information regarding the sequencing of topics and the amount of time alloc</w:t>
      </w:r>
      <w:r w:rsidR="00F42DF5" w:rsidRPr="000913A9">
        <w:t>ated to each topic.</w:t>
      </w:r>
    </w:p>
    <w:p w14:paraId="4005AADF" w14:textId="4B341805" w:rsidR="00647BDB" w:rsidRPr="000913A9" w:rsidRDefault="00647BDB" w:rsidP="00647BDB">
      <w:pPr>
        <w:pStyle w:val="BodyText"/>
      </w:pPr>
      <w:r w:rsidRPr="000913A9">
        <w:t xml:space="preserve">It is important to set up a </w:t>
      </w:r>
      <w:r w:rsidR="00B50917" w:rsidRPr="000913A9">
        <w:t>timetable</w:t>
      </w:r>
      <w:r w:rsidRPr="000913A9">
        <w:t xml:space="preserve"> in order to develop course material, exercises and/or simulator training.</w:t>
      </w:r>
      <w:r w:rsidR="0008420C">
        <w:t xml:space="preserve"> </w:t>
      </w:r>
      <w:r w:rsidRPr="000913A9">
        <w:t xml:space="preserve">TTIs should ensure that sufficient time is taken in order to ascertain </w:t>
      </w:r>
      <w:r w:rsidR="00B50917" w:rsidRPr="000913A9">
        <w:t>those resources (such as simulator time)</w:t>
      </w:r>
      <w:r w:rsidRPr="000913A9">
        <w:t xml:space="preserve"> are available.</w:t>
      </w:r>
      <w:r w:rsidR="0008420C">
        <w:t xml:space="preserve"> </w:t>
      </w:r>
      <w:r w:rsidRPr="000913A9">
        <w:t>Exercises should be tested and validated before they are adopted into any training programme.</w:t>
      </w:r>
    </w:p>
    <w:p w14:paraId="347908E0" w14:textId="5C4918C3" w:rsidR="00647BDB" w:rsidRPr="000913A9" w:rsidRDefault="00647BDB" w:rsidP="00647BDB">
      <w:pPr>
        <w:pStyle w:val="BodyText"/>
      </w:pPr>
      <w:r w:rsidRPr="000913A9">
        <w:t>A vital element in this preparation is the development of a lesson plan.</w:t>
      </w:r>
      <w:r w:rsidR="0008420C">
        <w:t xml:space="preserve"> </w:t>
      </w:r>
      <w:r w:rsidRPr="000913A9">
        <w:t>The use of a lesson plan not only gives the course a sound foundation but also raises the TTI’s awareness regarding the course content, aims and objectives/goals, teaching methods, structure and timing, c</w:t>
      </w:r>
      <w:r w:rsidR="000C2F95" w:rsidRPr="000913A9">
        <w:t>ourse materials and facilities.</w:t>
      </w:r>
    </w:p>
    <w:p w14:paraId="22564761" w14:textId="77777777" w:rsidR="00647BDB" w:rsidRPr="000913A9" w:rsidRDefault="00647BDB" w:rsidP="00647BDB">
      <w:pPr>
        <w:pStyle w:val="BodyText"/>
      </w:pPr>
      <w:r w:rsidRPr="000913A9">
        <w:t>A thorough evaluation of a course is only possible if the goals of this course are described prior to its execution according to the SMART acronym. SMART stands for:</w:t>
      </w:r>
    </w:p>
    <w:p w14:paraId="62FD0B16" w14:textId="77777777" w:rsidR="00647BDB" w:rsidRPr="000913A9" w:rsidRDefault="00647BDB" w:rsidP="00647BDB">
      <w:pPr>
        <w:rPr>
          <w:color w:val="000000" w:themeColor="text1"/>
          <w:sz w:val="22"/>
        </w:rPr>
      </w:pPr>
      <w:r w:rsidRPr="000913A9">
        <w:rPr>
          <w:color w:val="000000" w:themeColor="text1"/>
          <w:sz w:val="22"/>
        </w:rPr>
        <w:t>S = Specific</w:t>
      </w:r>
    </w:p>
    <w:p w14:paraId="209F2356" w14:textId="77777777" w:rsidR="00647BDB" w:rsidRPr="000913A9" w:rsidRDefault="00647BDB" w:rsidP="00647BDB">
      <w:pPr>
        <w:rPr>
          <w:color w:val="000000" w:themeColor="text1"/>
          <w:sz w:val="22"/>
        </w:rPr>
      </w:pPr>
      <w:r w:rsidRPr="000913A9">
        <w:rPr>
          <w:color w:val="000000" w:themeColor="text1"/>
          <w:sz w:val="22"/>
        </w:rPr>
        <w:t>M = Measurable</w:t>
      </w:r>
    </w:p>
    <w:p w14:paraId="141B53A4" w14:textId="77777777" w:rsidR="00647BDB" w:rsidRPr="000913A9" w:rsidRDefault="00647BDB" w:rsidP="00647BDB">
      <w:pPr>
        <w:rPr>
          <w:color w:val="000000" w:themeColor="text1"/>
          <w:sz w:val="22"/>
        </w:rPr>
      </w:pPr>
      <w:r w:rsidRPr="000913A9">
        <w:rPr>
          <w:color w:val="000000" w:themeColor="text1"/>
          <w:sz w:val="22"/>
        </w:rPr>
        <w:t>A = Achievable</w:t>
      </w:r>
    </w:p>
    <w:p w14:paraId="7764734C" w14:textId="77777777" w:rsidR="00647BDB" w:rsidRPr="000913A9" w:rsidRDefault="00647BDB" w:rsidP="00647BDB">
      <w:pPr>
        <w:rPr>
          <w:color w:val="000000" w:themeColor="text1"/>
          <w:sz w:val="22"/>
        </w:rPr>
      </w:pPr>
      <w:r w:rsidRPr="000913A9">
        <w:rPr>
          <w:color w:val="000000" w:themeColor="text1"/>
          <w:sz w:val="22"/>
        </w:rPr>
        <w:t>R = Realistic</w:t>
      </w:r>
    </w:p>
    <w:p w14:paraId="42A24036" w14:textId="0241A023" w:rsidR="00647BDB" w:rsidRPr="000913A9" w:rsidRDefault="00647BDB" w:rsidP="00647BDB">
      <w:pPr>
        <w:rPr>
          <w:color w:val="000000" w:themeColor="text1"/>
        </w:rPr>
      </w:pPr>
      <w:r w:rsidRPr="000913A9">
        <w:rPr>
          <w:color w:val="000000" w:themeColor="text1"/>
          <w:sz w:val="22"/>
        </w:rPr>
        <w:t>T = Time scaled</w:t>
      </w:r>
    </w:p>
    <w:p w14:paraId="65864011" w14:textId="77777777" w:rsidR="00647BDB" w:rsidRPr="000913A9" w:rsidRDefault="00647BDB" w:rsidP="00647BDB">
      <w:pPr>
        <w:pStyle w:val="Heading3"/>
        <w:keepLines w:val="0"/>
        <w:spacing w:line="240" w:lineRule="auto"/>
        <w:ind w:right="0"/>
      </w:pPr>
      <w:bookmarkStart w:id="51" w:name="_Toc367636008"/>
      <w:bookmarkStart w:id="52" w:name="_Toc370820416"/>
      <w:bookmarkStart w:id="53" w:name="_Toc82183601"/>
      <w:r w:rsidRPr="000913A9">
        <w:t>Content</w:t>
      </w:r>
      <w:bookmarkEnd w:id="51"/>
      <w:bookmarkEnd w:id="52"/>
      <w:bookmarkEnd w:id="53"/>
    </w:p>
    <w:p w14:paraId="6A54ADF4" w14:textId="77777777" w:rsidR="00647BDB" w:rsidRPr="000913A9" w:rsidRDefault="00647BDB" w:rsidP="00647BDB">
      <w:pPr>
        <w:pStyle w:val="BodyText"/>
      </w:pPr>
      <w:r w:rsidRPr="000913A9">
        <w:t>While there are many formats for a lesson plan to choose from, a lesson plan should at least contain the following elements:</w:t>
      </w:r>
    </w:p>
    <w:p w14:paraId="4DA26B6A" w14:textId="7B47EAD2" w:rsidR="00647BDB" w:rsidRPr="000913A9" w:rsidRDefault="000C2F95" w:rsidP="000C2F95">
      <w:pPr>
        <w:pStyle w:val="Bullet1"/>
      </w:pPr>
      <w:r w:rsidRPr="000913A9">
        <w:t>Title of the lesson</w:t>
      </w:r>
    </w:p>
    <w:p w14:paraId="6AFFB26C" w14:textId="11086F68" w:rsidR="00647BDB" w:rsidRPr="000913A9" w:rsidRDefault="00647BDB" w:rsidP="000C2F95">
      <w:pPr>
        <w:pStyle w:val="Bullet1"/>
      </w:pPr>
      <w:r w:rsidRPr="000913A9">
        <w:t>List of objectives, which may be knowledge (what the TTI knows at lesson completion) and/or skills (what the TTI can do at lesson completion)</w:t>
      </w:r>
    </w:p>
    <w:p w14:paraId="6E6CCF2B" w14:textId="0BA698AA" w:rsidR="00647BDB" w:rsidRPr="000913A9" w:rsidRDefault="00647BDB" w:rsidP="000C2F95">
      <w:pPr>
        <w:pStyle w:val="Bullet1"/>
      </w:pPr>
      <w:r w:rsidRPr="000913A9">
        <w:t>The different components/elements the course contains</w:t>
      </w:r>
    </w:p>
    <w:p w14:paraId="5F54A13A" w14:textId="113B67DC" w:rsidR="00647BDB" w:rsidRPr="000913A9" w:rsidRDefault="00647BDB" w:rsidP="000C2F95">
      <w:pPr>
        <w:pStyle w:val="Bullet1"/>
      </w:pPr>
      <w:r w:rsidRPr="000913A9">
        <w:t>The sequence of components</w:t>
      </w:r>
    </w:p>
    <w:p w14:paraId="4CBA0A9B" w14:textId="2F0C1BF2" w:rsidR="00647BDB" w:rsidRPr="000913A9" w:rsidRDefault="00647BDB" w:rsidP="000C2F95">
      <w:pPr>
        <w:pStyle w:val="Bullet1"/>
      </w:pPr>
      <w:r w:rsidRPr="000913A9">
        <w:lastRenderedPageBreak/>
        <w:t>The teaching methods to be used for each particular component, for example instruction, videos and exercises</w:t>
      </w:r>
    </w:p>
    <w:p w14:paraId="1835C2AA" w14:textId="7E98CF27" w:rsidR="00647BDB" w:rsidRPr="000913A9" w:rsidRDefault="00647BDB" w:rsidP="000C2F95">
      <w:pPr>
        <w:pStyle w:val="Bullet1"/>
      </w:pPr>
      <w:r w:rsidRPr="000913A9">
        <w:t>List of required training materials and facilities</w:t>
      </w:r>
    </w:p>
    <w:p w14:paraId="6179ABE1" w14:textId="47500CDE" w:rsidR="00647BDB" w:rsidRPr="000913A9" w:rsidRDefault="00647BDB" w:rsidP="000C2F95">
      <w:pPr>
        <w:pStyle w:val="Bullet1"/>
      </w:pPr>
      <w:r w:rsidRPr="000913A9">
        <w:t>Time required to complete the lesson plan</w:t>
      </w:r>
    </w:p>
    <w:p w14:paraId="13C3B274" w14:textId="650A8AAC" w:rsidR="00647BDB" w:rsidRPr="000913A9" w:rsidRDefault="00647BDB" w:rsidP="000C2F95">
      <w:pPr>
        <w:pStyle w:val="Bullet1"/>
      </w:pPr>
      <w:r w:rsidRPr="000913A9">
        <w:t>How the course will be evaluated</w:t>
      </w:r>
    </w:p>
    <w:p w14:paraId="55A1CC34" w14:textId="6076C325" w:rsidR="00647BDB" w:rsidRPr="000913A9" w:rsidRDefault="00647BDB" w:rsidP="000C2F95">
      <w:pPr>
        <w:pStyle w:val="Bullet1"/>
      </w:pPr>
      <w:r w:rsidRPr="000913A9">
        <w:t>How the TTI will analyse the effectiveness of the training</w:t>
      </w:r>
    </w:p>
    <w:p w14:paraId="6763238F" w14:textId="055CC4B6" w:rsidR="00647BDB" w:rsidRPr="000913A9" w:rsidRDefault="00647BDB" w:rsidP="000C2F95">
      <w:pPr>
        <w:pStyle w:val="Bullet1"/>
      </w:pPr>
      <w:r w:rsidRPr="000913A9">
        <w:t>An evaluation report, suggesting changes in the lesson plan, course material, facilities, etc.</w:t>
      </w:r>
    </w:p>
    <w:p w14:paraId="61580BC0" w14:textId="187DF3D8" w:rsidR="00647BDB" w:rsidRPr="000913A9" w:rsidRDefault="00647BDB" w:rsidP="00647BDB">
      <w:pPr>
        <w:pStyle w:val="BodyText"/>
        <w:rPr>
          <w:color w:val="000000" w:themeColor="text1"/>
        </w:rPr>
      </w:pPr>
      <w:r w:rsidRPr="000913A9">
        <w:rPr>
          <w:color w:val="000000" w:themeColor="text1"/>
        </w:rPr>
        <w:t>A template for a lesson plan can be found in</w:t>
      </w:r>
      <w:r w:rsidR="00F42DF5" w:rsidRPr="000913A9">
        <w:rPr>
          <w:color w:val="000000" w:themeColor="text1"/>
        </w:rPr>
        <w:t xml:space="preserve"> </w:t>
      </w:r>
      <w:r w:rsidR="00B50917">
        <w:rPr>
          <w:color w:val="000000" w:themeColor="text1"/>
        </w:rPr>
        <w:t>annex A</w:t>
      </w:r>
    </w:p>
    <w:p w14:paraId="09C7A6AF" w14:textId="33005174" w:rsidR="00647BDB" w:rsidRPr="000913A9" w:rsidRDefault="00647BDB" w:rsidP="00647BDB">
      <w:pPr>
        <w:pStyle w:val="Heading2"/>
        <w:rPr>
          <w:lang w:eastAsia="de-DE"/>
        </w:rPr>
      </w:pPr>
      <w:bookmarkStart w:id="54" w:name="_Toc370820417"/>
      <w:bookmarkStart w:id="55" w:name="_Toc82183602"/>
      <w:r w:rsidRPr="000913A9">
        <w:rPr>
          <w:lang w:eastAsia="de-DE"/>
        </w:rPr>
        <w:t xml:space="preserve">Instructional </w:t>
      </w:r>
      <w:commentRangeStart w:id="56"/>
      <w:r w:rsidR="0008420C">
        <w:rPr>
          <w:lang w:eastAsia="de-DE"/>
        </w:rPr>
        <w:t>t</w:t>
      </w:r>
      <w:r w:rsidRPr="000913A9">
        <w:rPr>
          <w:lang w:eastAsia="de-DE"/>
        </w:rPr>
        <w:t>echniques</w:t>
      </w:r>
      <w:bookmarkEnd w:id="54"/>
      <w:bookmarkEnd w:id="55"/>
      <w:commentRangeEnd w:id="56"/>
      <w:r w:rsidR="00BA53ED" w:rsidRPr="000913A9">
        <w:rPr>
          <w:rStyle w:val="CommentReference"/>
          <w:sz w:val="24"/>
          <w:szCs w:val="24"/>
          <w:lang w:eastAsia="de-DE"/>
        </w:rPr>
        <w:commentReference w:id="56"/>
      </w:r>
    </w:p>
    <w:p w14:paraId="58005CAE" w14:textId="77777777" w:rsidR="000C2F95" w:rsidRPr="000913A9" w:rsidRDefault="000C2F95" w:rsidP="000C2F95">
      <w:pPr>
        <w:pStyle w:val="Heading2separationline"/>
      </w:pPr>
    </w:p>
    <w:p w14:paraId="22E381B9" w14:textId="44F231D1" w:rsidR="0017146C" w:rsidRPr="000913A9" w:rsidRDefault="00647BDB" w:rsidP="0017146C">
      <w:pPr>
        <w:pStyle w:val="Heading3"/>
        <w:keepLines w:val="0"/>
        <w:spacing w:line="240" w:lineRule="auto"/>
        <w:ind w:right="0"/>
      </w:pPr>
      <w:bookmarkStart w:id="57" w:name="_Toc370820418"/>
      <w:bookmarkStart w:id="58" w:name="_Toc82183603"/>
      <w:r w:rsidRPr="000913A9">
        <w:t>Introduction</w:t>
      </w:r>
      <w:bookmarkEnd w:id="57"/>
      <w:bookmarkEnd w:id="58"/>
    </w:p>
    <w:p w14:paraId="2F0338A0" w14:textId="262DA6AD" w:rsidR="00647BDB" w:rsidRPr="000913A9" w:rsidRDefault="00647BDB" w:rsidP="00647BDB">
      <w:pPr>
        <w:pStyle w:val="BodyText"/>
      </w:pPr>
      <w:r w:rsidRPr="000913A9">
        <w:t>There are many teaching methods available to enhance adult learning.</w:t>
      </w:r>
      <w:r w:rsidR="0008420C">
        <w:t xml:space="preserve"> </w:t>
      </w:r>
      <w:r w:rsidRPr="000913A9">
        <w:t>A sound balance of teaching methods greatly improves the level of activity of the students, their involvement in course-activities and thereby the learning process.</w:t>
      </w:r>
      <w:r w:rsidR="0008420C">
        <w:t xml:space="preserve"> </w:t>
      </w:r>
      <w:r w:rsidRPr="000913A9">
        <w:t>It is of the utmost importance that the TTI is familiar with a variety of teaching methods and consciously applies them where appropriate.</w:t>
      </w:r>
      <w:r w:rsidR="0008420C">
        <w:t xml:space="preserve"> </w:t>
      </w:r>
      <w:r w:rsidRPr="000913A9">
        <w:t>A well designed course will typically cont</w:t>
      </w:r>
      <w:r w:rsidR="0017146C" w:rsidRPr="000913A9">
        <w:t>ain different teaching methods.</w:t>
      </w:r>
    </w:p>
    <w:p w14:paraId="29A02273" w14:textId="3CDC0597" w:rsidR="00647BDB" w:rsidRPr="000913A9" w:rsidRDefault="00647BDB" w:rsidP="00647BDB">
      <w:pPr>
        <w:pStyle w:val="BodyText"/>
      </w:pPr>
      <w:r w:rsidRPr="000913A9">
        <w:t>The active involvement of TTIs in a course has proven to increase the ability to learn, to retrieve and apply the learned knowledge and skills to a large extent.</w:t>
      </w:r>
      <w:r w:rsidR="0008420C">
        <w:t xml:space="preserve"> </w:t>
      </w:r>
      <w:r w:rsidRPr="000913A9">
        <w:t>Furthermore</w:t>
      </w:r>
      <w:r w:rsidR="000C2F95" w:rsidRPr="000913A9">
        <w:t>,</w:t>
      </w:r>
      <w:r w:rsidRPr="000913A9">
        <w:t xml:space="preserve"> when TTIs are aware of what the goals of the training are and what is expected of them by the end of the training programme, they maintain their focus, apply their own learning strategies and th</w:t>
      </w:r>
      <w:r w:rsidR="000C2F95" w:rsidRPr="000913A9">
        <w:t>erefore improve the end result.</w:t>
      </w:r>
    </w:p>
    <w:p w14:paraId="7F5664D3" w14:textId="1F5F8AE2" w:rsidR="00647BDB" w:rsidRPr="000913A9" w:rsidRDefault="00647BDB" w:rsidP="00647BDB">
      <w:pPr>
        <w:pStyle w:val="BodyText"/>
        <w:rPr>
          <w:color w:val="000000" w:themeColor="text1"/>
        </w:rPr>
      </w:pPr>
      <w:r w:rsidRPr="000913A9">
        <w:rPr>
          <w:color w:val="000000" w:themeColor="text1"/>
        </w:rPr>
        <w:t>Training should always be learner</w:t>
      </w:r>
      <w:r w:rsidR="000C2F95" w:rsidRPr="000913A9">
        <w:rPr>
          <w:color w:val="000000" w:themeColor="text1"/>
        </w:rPr>
        <w:t>-cent</w:t>
      </w:r>
      <w:r w:rsidRPr="000913A9">
        <w:rPr>
          <w:color w:val="000000" w:themeColor="text1"/>
        </w:rPr>
        <w:t>red and not TTI</w:t>
      </w:r>
      <w:r w:rsidR="000C2F95" w:rsidRPr="000913A9">
        <w:rPr>
          <w:color w:val="000000" w:themeColor="text1"/>
        </w:rPr>
        <w:t>-centred.</w:t>
      </w:r>
    </w:p>
    <w:p w14:paraId="3066E4B2" w14:textId="77777777" w:rsidR="00647BDB" w:rsidRPr="000913A9" w:rsidRDefault="00647BDB" w:rsidP="00647BDB">
      <w:pPr>
        <w:pStyle w:val="Heading3"/>
        <w:keepLines w:val="0"/>
        <w:spacing w:line="240" w:lineRule="auto"/>
        <w:ind w:right="0"/>
      </w:pPr>
      <w:bookmarkStart w:id="59" w:name="_Toc367636009"/>
      <w:bookmarkStart w:id="60" w:name="_Toc370820419"/>
      <w:bookmarkStart w:id="61" w:name="_Toc82183604"/>
      <w:r w:rsidRPr="000913A9">
        <w:t>Content</w:t>
      </w:r>
      <w:bookmarkEnd w:id="59"/>
      <w:bookmarkEnd w:id="60"/>
      <w:bookmarkEnd w:id="61"/>
    </w:p>
    <w:p w14:paraId="766045D2" w14:textId="5FCF45A0" w:rsidR="00647BDB" w:rsidRPr="000913A9" w:rsidRDefault="00647BDB" w:rsidP="00647BDB">
      <w:pPr>
        <w:pStyle w:val="BodyText"/>
      </w:pPr>
      <w:r w:rsidRPr="000913A9">
        <w:t>The TTI will learn about the different teaching methods and how to include these in their lesson plans. The outcome should be a balanced teaching plan which contains a number of different teaching methods encouraging the involvement of the TTI. A number of teaching methods are shown in</w:t>
      </w:r>
      <w:r w:rsidR="00F42DF5" w:rsidRPr="000913A9">
        <w:t xml:space="preserve"> </w:t>
      </w:r>
      <w:r w:rsidR="00B50917">
        <w:t>annex B</w:t>
      </w:r>
      <w:r w:rsidRPr="000913A9">
        <w:t>.</w:t>
      </w:r>
    </w:p>
    <w:p w14:paraId="66637C3A" w14:textId="77777777" w:rsidR="00647BDB" w:rsidRPr="000913A9" w:rsidRDefault="00647BDB" w:rsidP="00647BDB">
      <w:pPr>
        <w:pStyle w:val="Heading2"/>
        <w:rPr>
          <w:lang w:eastAsia="de-DE"/>
        </w:rPr>
      </w:pPr>
      <w:bookmarkStart w:id="62" w:name="_Toc370820420"/>
      <w:bookmarkStart w:id="63" w:name="_Toc82183605"/>
      <w:r w:rsidRPr="000913A9">
        <w:rPr>
          <w:lang w:eastAsia="de-DE"/>
        </w:rPr>
        <w:t>Communication</w:t>
      </w:r>
      <w:bookmarkEnd w:id="62"/>
      <w:bookmarkEnd w:id="63"/>
    </w:p>
    <w:p w14:paraId="06731B31" w14:textId="77777777" w:rsidR="000C2F95" w:rsidRPr="000913A9" w:rsidRDefault="000C2F95" w:rsidP="000C2F95">
      <w:pPr>
        <w:pStyle w:val="Heading2separationline"/>
      </w:pPr>
    </w:p>
    <w:p w14:paraId="11A1AF7D" w14:textId="29FFE47D" w:rsidR="00647BDB" w:rsidRPr="000913A9" w:rsidRDefault="00647BDB" w:rsidP="00F42DF5">
      <w:pPr>
        <w:pStyle w:val="BodyText"/>
      </w:pPr>
      <w:r w:rsidRPr="000913A9">
        <w:t>TTIs should have extensive knowledge about briefing and debriefing the student. In order to enhance learning, every activity should be as learner-centred as possible.</w:t>
      </w:r>
      <w:r w:rsidR="0008420C">
        <w:t xml:space="preserve"> </w:t>
      </w:r>
      <w:r w:rsidRPr="000913A9">
        <w:t>Good communication skills form the foundation for all learning activities.</w:t>
      </w:r>
    </w:p>
    <w:p w14:paraId="02D60FE7" w14:textId="77777777" w:rsidR="00647BDB" w:rsidRPr="000913A9" w:rsidRDefault="00647BDB" w:rsidP="00647BDB">
      <w:pPr>
        <w:pStyle w:val="Heading3"/>
        <w:keepLines w:val="0"/>
        <w:spacing w:line="240" w:lineRule="auto"/>
        <w:ind w:right="0"/>
      </w:pPr>
      <w:bookmarkStart w:id="64" w:name="_Toc367636010"/>
      <w:bookmarkStart w:id="65" w:name="_Toc370820421"/>
      <w:bookmarkStart w:id="66" w:name="_Toc82183606"/>
      <w:r w:rsidRPr="000913A9">
        <w:t>Introduction</w:t>
      </w:r>
      <w:bookmarkEnd w:id="64"/>
      <w:bookmarkEnd w:id="65"/>
      <w:bookmarkEnd w:id="66"/>
    </w:p>
    <w:p w14:paraId="692CBAF3" w14:textId="49579A3C" w:rsidR="00647BDB" w:rsidRPr="000913A9" w:rsidRDefault="00647BDB" w:rsidP="000C2F95">
      <w:pPr>
        <w:pStyle w:val="BodyText"/>
      </w:pPr>
      <w:r w:rsidRPr="000913A9">
        <w:t xml:space="preserve">A TTI should possess excellent communication skills. </w:t>
      </w:r>
      <w:r w:rsidR="00B50917" w:rsidRPr="000913A9">
        <w:t>Communication,</w:t>
      </w:r>
      <w:r w:rsidRPr="000913A9">
        <w:t xml:space="preserve"> however, is not a skill that people possess by nature.</w:t>
      </w:r>
      <w:r w:rsidR="0008420C">
        <w:t xml:space="preserve"> </w:t>
      </w:r>
      <w:r w:rsidRPr="000913A9">
        <w:t>The skill must be learned, maintained and developed.</w:t>
      </w:r>
      <w:r w:rsidR="0008420C">
        <w:t xml:space="preserve"> </w:t>
      </w:r>
      <w:r w:rsidRPr="000913A9">
        <w:t>This provides the TTI with the tools required to conduct a good briefing and debriefing.</w:t>
      </w:r>
    </w:p>
    <w:p w14:paraId="740CF8A8" w14:textId="5AE24815" w:rsidR="00647BDB" w:rsidRPr="000913A9" w:rsidRDefault="00647BDB" w:rsidP="000C2F95">
      <w:pPr>
        <w:pStyle w:val="BodyText"/>
      </w:pPr>
      <w:r w:rsidRPr="000913A9">
        <w:t>The learning process starts during the briefing, but both briefing and debriefing are critical parts of the learning process.</w:t>
      </w:r>
      <w:r w:rsidR="0008420C">
        <w:t xml:space="preserve"> </w:t>
      </w:r>
      <w:r w:rsidRPr="000913A9">
        <w:t>Briefing and debriefing, although instructor-lead, are recommended to be TTI centred.</w:t>
      </w:r>
    </w:p>
    <w:p w14:paraId="30AC49F5" w14:textId="71FCDF60" w:rsidR="00647BDB" w:rsidRPr="000913A9" w:rsidRDefault="00647BDB" w:rsidP="000C2F95">
      <w:pPr>
        <w:pStyle w:val="BodyText"/>
        <w:rPr>
          <w:rFonts w:ascii="Arial" w:hAnsi="Arial"/>
          <w:color w:val="000000" w:themeColor="text1"/>
        </w:rPr>
      </w:pPr>
      <w:r w:rsidRPr="000913A9">
        <w:rPr>
          <w:color w:val="000000" w:themeColor="text1"/>
        </w:rPr>
        <w:t>Therefore, good social skills amongst which sensitivity and interpersonal skills combined with excellent communication skills and an understanding of diversity (including cultural differences) are required.</w:t>
      </w:r>
      <w:r w:rsidR="0008420C">
        <w:rPr>
          <w:color w:val="000000" w:themeColor="text1"/>
        </w:rPr>
        <w:t xml:space="preserve"> </w:t>
      </w:r>
      <w:r w:rsidRPr="000913A9">
        <w:rPr>
          <w:color w:val="000000" w:themeColor="text1"/>
        </w:rPr>
        <w:t>A TTI should be assessed regarding the possession of these skills prior to their appointment.</w:t>
      </w:r>
    </w:p>
    <w:p w14:paraId="5C9DF878" w14:textId="77777777" w:rsidR="00647BDB" w:rsidRPr="000913A9" w:rsidRDefault="00647BDB" w:rsidP="00647BDB">
      <w:pPr>
        <w:pStyle w:val="Heading3"/>
        <w:keepLines w:val="0"/>
        <w:spacing w:line="240" w:lineRule="auto"/>
        <w:ind w:right="0"/>
      </w:pPr>
      <w:bookmarkStart w:id="67" w:name="_Toc367636011"/>
      <w:bookmarkStart w:id="68" w:name="_Toc370820422"/>
      <w:bookmarkStart w:id="69" w:name="_Toc82183607"/>
      <w:r w:rsidRPr="000913A9">
        <w:lastRenderedPageBreak/>
        <w:t>Content</w:t>
      </w:r>
      <w:bookmarkEnd w:id="67"/>
      <w:bookmarkEnd w:id="68"/>
      <w:bookmarkEnd w:id="69"/>
    </w:p>
    <w:p w14:paraId="335203D6" w14:textId="154A85F2" w:rsidR="00647BDB" w:rsidRPr="000913A9" w:rsidRDefault="00647BDB" w:rsidP="00647BDB">
      <w:pPr>
        <w:pStyle w:val="BodyText"/>
      </w:pPr>
      <w:r w:rsidRPr="000913A9">
        <w:t>The TTI should learn how to conduct a successful briefing and debriefing.</w:t>
      </w:r>
      <w:r w:rsidR="0008420C">
        <w:t xml:space="preserve"> </w:t>
      </w:r>
      <w:r w:rsidRPr="000913A9">
        <w:t>They should learn which elements should be included in the briefing and practice giving the briefing to a TTI, acting as a trainee.</w:t>
      </w:r>
    </w:p>
    <w:p w14:paraId="6C6A0653" w14:textId="0737BAE1" w:rsidR="00647BDB" w:rsidRPr="000913A9" w:rsidRDefault="00647BDB" w:rsidP="00647BDB">
      <w:pPr>
        <w:pStyle w:val="BodyText"/>
      </w:pPr>
      <w:r w:rsidRPr="000913A9">
        <w:t>It is advised to teach how to conduct a debriefing and practice the technique in</w:t>
      </w:r>
      <w:r w:rsidR="00F42DF5" w:rsidRPr="000913A9">
        <w:t xml:space="preserve"> </w:t>
      </w:r>
      <w:r w:rsidR="00B50917">
        <w:t>annex B</w:t>
      </w:r>
      <w:r w:rsidRPr="000913A9">
        <w:t>.</w:t>
      </w:r>
      <w:r w:rsidR="0008420C">
        <w:t xml:space="preserve"> </w:t>
      </w:r>
      <w:r w:rsidRPr="000913A9">
        <w:t>By doing so the debriefing technique shall cont</w:t>
      </w:r>
      <w:r w:rsidR="000C2F95" w:rsidRPr="000913A9">
        <w:t>ribute to the learning process.</w:t>
      </w:r>
    </w:p>
    <w:p w14:paraId="3A819956" w14:textId="7373FDD3" w:rsidR="00647BDB" w:rsidRPr="000913A9" w:rsidRDefault="00647BDB" w:rsidP="000C2F95">
      <w:pPr>
        <w:pStyle w:val="BodyText"/>
      </w:pPr>
      <w:r w:rsidRPr="000913A9">
        <w:t>The principles for giving feedback are essential to the role of the TTI.</w:t>
      </w:r>
      <w:r w:rsidR="0008420C">
        <w:t xml:space="preserve"> </w:t>
      </w:r>
      <w:r w:rsidRPr="000913A9">
        <w:t>They should practice this skill after having acquired knowledge of</w:t>
      </w:r>
      <w:r w:rsidR="000C2F95" w:rsidRPr="000913A9">
        <w:t xml:space="preserve"> the principles.</w:t>
      </w:r>
    </w:p>
    <w:p w14:paraId="18E44366" w14:textId="43DD6C6F" w:rsidR="00647BDB" w:rsidRPr="000913A9" w:rsidRDefault="00647BDB" w:rsidP="00647BDB">
      <w:pPr>
        <w:pStyle w:val="Heading2"/>
      </w:pPr>
      <w:bookmarkStart w:id="70" w:name="_Toc370820423"/>
      <w:bookmarkStart w:id="71" w:name="_Toc82183608"/>
      <w:r w:rsidRPr="000913A9">
        <w:t xml:space="preserve">Assessing </w:t>
      </w:r>
      <w:r w:rsidR="0008420C">
        <w:t>p</w:t>
      </w:r>
      <w:r w:rsidRPr="000913A9">
        <w:t>erformance</w:t>
      </w:r>
      <w:bookmarkEnd w:id="70"/>
      <w:bookmarkEnd w:id="71"/>
    </w:p>
    <w:p w14:paraId="2C87614E" w14:textId="77777777" w:rsidR="000C2F95" w:rsidRPr="000913A9" w:rsidRDefault="000C2F95" w:rsidP="000C2F95">
      <w:pPr>
        <w:pStyle w:val="Heading2separationline"/>
      </w:pPr>
    </w:p>
    <w:p w14:paraId="07FA5AA7" w14:textId="77777777" w:rsidR="00647BDB" w:rsidRPr="000913A9" w:rsidRDefault="00647BDB" w:rsidP="000C2F95">
      <w:pPr>
        <w:pStyle w:val="BodyText"/>
      </w:pPr>
      <w:r w:rsidRPr="000913A9">
        <w:t>During this module the TTI will gain full understanding of the importance and methodological constraints of assessing performance.</w:t>
      </w:r>
    </w:p>
    <w:p w14:paraId="2A746DCB" w14:textId="77777777" w:rsidR="00647BDB" w:rsidRPr="000913A9" w:rsidRDefault="00647BDB" w:rsidP="00647BDB">
      <w:pPr>
        <w:pStyle w:val="Heading3"/>
        <w:keepLines w:val="0"/>
        <w:spacing w:line="240" w:lineRule="auto"/>
        <w:ind w:right="0"/>
      </w:pPr>
      <w:bookmarkStart w:id="72" w:name="_Toc367636012"/>
      <w:bookmarkStart w:id="73" w:name="_Toc370820424"/>
      <w:bookmarkStart w:id="74" w:name="_Toc82183609"/>
      <w:r w:rsidRPr="000913A9">
        <w:t>Introduction</w:t>
      </w:r>
      <w:bookmarkEnd w:id="72"/>
      <w:bookmarkEnd w:id="73"/>
      <w:bookmarkEnd w:id="74"/>
    </w:p>
    <w:p w14:paraId="4FA4D644" w14:textId="3426A42A" w:rsidR="00647BDB" w:rsidRPr="000913A9" w:rsidRDefault="00647BDB" w:rsidP="00647BDB">
      <w:pPr>
        <w:pStyle w:val="BodyText"/>
      </w:pPr>
      <w:r w:rsidRPr="000913A9">
        <w:t>While assessing performance, methodological and statistical considerations should be made.</w:t>
      </w:r>
      <w:r w:rsidR="0008420C">
        <w:t xml:space="preserve"> </w:t>
      </w:r>
      <w:r w:rsidRPr="000913A9">
        <w:t>Assessing performance is more complex than creating questions or giving someone an exercise.</w:t>
      </w:r>
      <w:r w:rsidR="0008420C">
        <w:t xml:space="preserve"> </w:t>
      </w:r>
      <w:r w:rsidRPr="000913A9">
        <w:t>Methodologically the assessment should meet the learning objectives and be a reliable and valid instrument. It is important for TTIs to understand some of the constraints that may arise during assessment.</w:t>
      </w:r>
    </w:p>
    <w:p w14:paraId="45FE24C9" w14:textId="1EB6FCB4" w:rsidR="00647BDB" w:rsidRPr="000913A9" w:rsidRDefault="00647BDB" w:rsidP="000C2F95">
      <w:pPr>
        <w:pStyle w:val="BodyText"/>
      </w:pPr>
      <w:r w:rsidRPr="000913A9">
        <w:t>Assessments may be conducted by several means, for example multiple-choice tests, open questions, case studies, interviews or simulation exercises.</w:t>
      </w:r>
      <w:r w:rsidR="0008420C">
        <w:t xml:space="preserve"> </w:t>
      </w:r>
      <w:r w:rsidRPr="000913A9">
        <w:t>TTIs should be able to determine what is an appropriate appraisal system, in order to make a reliable and valid assessment.</w:t>
      </w:r>
    </w:p>
    <w:p w14:paraId="41D5FE06" w14:textId="77777777" w:rsidR="00647BDB" w:rsidRPr="000913A9" w:rsidRDefault="00647BDB" w:rsidP="00647BDB">
      <w:pPr>
        <w:pStyle w:val="Heading3"/>
        <w:keepLines w:val="0"/>
        <w:spacing w:line="240" w:lineRule="auto"/>
        <w:ind w:right="0"/>
      </w:pPr>
      <w:bookmarkStart w:id="75" w:name="_Toc367636013"/>
      <w:bookmarkStart w:id="76" w:name="_Toc370820425"/>
      <w:bookmarkStart w:id="77" w:name="_Toc82183610"/>
      <w:r w:rsidRPr="000913A9">
        <w:t>Content</w:t>
      </w:r>
      <w:bookmarkEnd w:id="75"/>
      <w:bookmarkEnd w:id="76"/>
      <w:bookmarkEnd w:id="77"/>
    </w:p>
    <w:p w14:paraId="497F1634" w14:textId="0A53B858" w:rsidR="00647BDB" w:rsidRPr="000913A9" w:rsidRDefault="00647BDB" w:rsidP="00647BDB">
      <w:pPr>
        <w:pStyle w:val="BodyText"/>
      </w:pPr>
      <w:r w:rsidRPr="000913A9">
        <w:t>TTIs learn about the complexity of developing a good assessment.</w:t>
      </w:r>
      <w:r w:rsidR="0008420C">
        <w:t xml:space="preserve"> </w:t>
      </w:r>
      <w:r w:rsidRPr="000913A9">
        <w:t>They will be able to link the assessment to learning objectives, develop the assessment, choose an appropriate scale and compare the outcome to specified criteria.</w:t>
      </w:r>
      <w:r w:rsidR="0008420C">
        <w:t xml:space="preserve"> </w:t>
      </w:r>
      <w:r w:rsidRPr="000913A9">
        <w:t>Finally</w:t>
      </w:r>
      <w:r w:rsidR="000C2F95" w:rsidRPr="000913A9">
        <w:t>,</w:t>
      </w:r>
      <w:r w:rsidRPr="000913A9">
        <w:t xml:space="preserve"> they evaluate the effectiveness (validity) of their assessment and maintain or improve reliability of tests/exams.</w:t>
      </w:r>
    </w:p>
    <w:p w14:paraId="2B83A38E" w14:textId="0003FC7C" w:rsidR="00647BDB" w:rsidRPr="003231D3" w:rsidRDefault="00647BDB" w:rsidP="00647BDB">
      <w:pPr>
        <w:pStyle w:val="Heading2"/>
        <w:rPr>
          <w:highlight w:val="yellow"/>
        </w:rPr>
      </w:pPr>
      <w:bookmarkStart w:id="78" w:name="_Toc370820426"/>
      <w:bookmarkStart w:id="79" w:name="_Toc82183611"/>
      <w:r w:rsidRPr="003231D3">
        <w:rPr>
          <w:highlight w:val="yellow"/>
        </w:rPr>
        <w:t xml:space="preserve">Training </w:t>
      </w:r>
      <w:r w:rsidR="0008420C" w:rsidRPr="003231D3">
        <w:rPr>
          <w:highlight w:val="yellow"/>
        </w:rPr>
        <w:t>m</w:t>
      </w:r>
      <w:r w:rsidRPr="003231D3">
        <w:rPr>
          <w:highlight w:val="yellow"/>
        </w:rPr>
        <w:t>anagement</w:t>
      </w:r>
      <w:commentRangeStart w:id="80"/>
      <w:r w:rsidRPr="003231D3">
        <w:rPr>
          <w:highlight w:val="yellow"/>
        </w:rPr>
        <w:t xml:space="preserve"> </w:t>
      </w:r>
      <w:r w:rsidR="0008420C" w:rsidRPr="003231D3">
        <w:rPr>
          <w:highlight w:val="yellow"/>
        </w:rPr>
        <w:t>s</w:t>
      </w:r>
      <w:r w:rsidRPr="003231D3">
        <w:rPr>
          <w:highlight w:val="yellow"/>
        </w:rPr>
        <w:t>ystem</w:t>
      </w:r>
      <w:bookmarkEnd w:id="78"/>
      <w:bookmarkEnd w:id="79"/>
      <w:commentRangeEnd w:id="80"/>
      <w:r w:rsidR="00BA53ED" w:rsidRPr="003231D3">
        <w:rPr>
          <w:rStyle w:val="CommentReference"/>
          <w:sz w:val="24"/>
          <w:szCs w:val="24"/>
          <w:highlight w:val="yellow"/>
        </w:rPr>
        <w:commentReference w:id="80"/>
      </w:r>
    </w:p>
    <w:p w14:paraId="1EF36C76" w14:textId="77777777" w:rsidR="000C2F95" w:rsidRPr="000913A9" w:rsidRDefault="000C2F95" w:rsidP="000C2F95">
      <w:pPr>
        <w:pStyle w:val="Heading2separationline"/>
      </w:pPr>
    </w:p>
    <w:p w14:paraId="7426502E" w14:textId="77777777" w:rsidR="00647BDB" w:rsidRPr="000913A9" w:rsidRDefault="00647BDB" w:rsidP="00647BDB">
      <w:pPr>
        <w:pStyle w:val="Heading3"/>
        <w:keepLines w:val="0"/>
        <w:spacing w:line="240" w:lineRule="auto"/>
        <w:ind w:right="0"/>
      </w:pPr>
      <w:bookmarkStart w:id="81" w:name="_Toc367636014"/>
      <w:bookmarkStart w:id="82" w:name="_Toc370820427"/>
      <w:bookmarkStart w:id="83" w:name="_Toc82183612"/>
      <w:r w:rsidRPr="000913A9">
        <w:t>Introduction</w:t>
      </w:r>
      <w:bookmarkEnd w:id="81"/>
      <w:bookmarkEnd w:id="82"/>
      <w:bookmarkEnd w:id="83"/>
    </w:p>
    <w:p w14:paraId="7CDEED7E" w14:textId="2A32D427" w:rsidR="00647BDB" w:rsidRPr="000913A9" w:rsidRDefault="00647BDB" w:rsidP="00647BDB">
      <w:pPr>
        <w:pStyle w:val="BodyText"/>
      </w:pPr>
      <w:r w:rsidRPr="000913A9">
        <w:t>While preparing, training, assessing or modifying the course, facilitators should keep a track record of actions taken.</w:t>
      </w:r>
      <w:r w:rsidR="0008420C">
        <w:t xml:space="preserve"> </w:t>
      </w:r>
      <w:r w:rsidRPr="000913A9">
        <w:t>They should also keep personal records about the TTIs and their learning progress.</w:t>
      </w:r>
      <w:r w:rsidR="0008420C">
        <w:t xml:space="preserve"> </w:t>
      </w:r>
      <w:r w:rsidRPr="000913A9">
        <w:t>It is recommended that the training organization implements a TMS.</w:t>
      </w:r>
    </w:p>
    <w:p w14:paraId="0F49F37C" w14:textId="77777777" w:rsidR="00647BDB" w:rsidRPr="000913A9" w:rsidRDefault="00647BDB" w:rsidP="00647BDB">
      <w:pPr>
        <w:pStyle w:val="Heading3"/>
        <w:keepLines w:val="0"/>
        <w:spacing w:line="240" w:lineRule="auto"/>
        <w:ind w:right="0"/>
      </w:pPr>
      <w:bookmarkStart w:id="84" w:name="_Toc367636015"/>
      <w:bookmarkStart w:id="85" w:name="_Toc370820428"/>
      <w:bookmarkStart w:id="86" w:name="_Toc82183613"/>
      <w:r w:rsidRPr="000913A9">
        <w:t>Content</w:t>
      </w:r>
      <w:bookmarkEnd w:id="84"/>
      <w:bookmarkEnd w:id="85"/>
      <w:bookmarkEnd w:id="86"/>
    </w:p>
    <w:p w14:paraId="3278BE87" w14:textId="73AFB5FD" w:rsidR="000C2F95" w:rsidRPr="000913A9" w:rsidRDefault="00647BDB" w:rsidP="00647BDB">
      <w:pPr>
        <w:pStyle w:val="BodyText"/>
      </w:pPr>
      <w:r w:rsidRPr="000913A9">
        <w:t>TTIs should use the TMS of the training organization they represent.</w:t>
      </w:r>
      <w:r w:rsidR="0008420C">
        <w:t xml:space="preserve"> </w:t>
      </w:r>
      <w:r w:rsidRPr="000913A9">
        <w:t>They should understand applicable regulations regarding confidentiality and accessibility to training information.</w:t>
      </w:r>
      <w:r w:rsidR="0008420C">
        <w:t xml:space="preserve"> </w:t>
      </w:r>
      <w:r w:rsidRPr="000913A9">
        <w:t>TTIs should be familiar with the process of revising course mater</w:t>
      </w:r>
      <w:r w:rsidR="000C2F95" w:rsidRPr="000913A9">
        <w:t>ial in accordance with the TMS.</w:t>
      </w:r>
    </w:p>
    <w:p w14:paraId="27378819" w14:textId="1FC6389E" w:rsidR="00647BDB" w:rsidRDefault="00647BDB" w:rsidP="00647BDB">
      <w:pPr>
        <w:pStyle w:val="BodyText"/>
      </w:pPr>
      <w:r w:rsidRPr="000913A9">
        <w:t>The training organization should ensure that the TTIs use peer review and/or supervision.</w:t>
      </w:r>
      <w:r w:rsidR="0008420C">
        <w:t xml:space="preserve"> </w:t>
      </w:r>
      <w:r w:rsidRPr="000913A9">
        <w:t>This may lead to an increase of the reliability of training and assessment.</w:t>
      </w:r>
    </w:p>
    <w:p w14:paraId="4893CF68" w14:textId="17EFB1C9" w:rsidR="0008420C" w:rsidRDefault="0008420C" w:rsidP="0008420C">
      <w:pPr>
        <w:pStyle w:val="Heading1"/>
      </w:pPr>
      <w:bookmarkStart w:id="87" w:name="_Toc82183614"/>
      <w:r>
        <w:t>Definitions</w:t>
      </w:r>
      <w:bookmarkEnd w:id="87"/>
    </w:p>
    <w:p w14:paraId="61842291" w14:textId="757192E3" w:rsidR="0008420C" w:rsidRDefault="0008420C" w:rsidP="0008420C">
      <w:pPr>
        <w:pStyle w:val="Heading1separationline"/>
      </w:pPr>
    </w:p>
    <w:p w14:paraId="62515202" w14:textId="78D2C7B8" w:rsidR="0008420C" w:rsidRDefault="0008420C" w:rsidP="00AC276F">
      <w:pPr>
        <w:pStyle w:val="BodyText"/>
      </w:pPr>
      <w:bookmarkStart w:id="88" w:name="_Hlk59209504"/>
      <w:r w:rsidRPr="00C843AC">
        <w:rPr>
          <w:rStyle w:val="BodyTextChar"/>
        </w:rPr>
        <w:t xml:space="preserve">The definitions of terms used in this Guideline can be found in the </w:t>
      </w:r>
      <w:r w:rsidRPr="00E51C33">
        <w:rPr>
          <w:rStyle w:val="BodyTextChar"/>
          <w:i/>
          <w:iCs/>
        </w:rPr>
        <w:t>International Dictionary of Marine Aids to Navigation</w:t>
      </w:r>
      <w:r w:rsidRPr="00C843AC">
        <w:rPr>
          <w:rStyle w:val="BodyTextChar"/>
        </w:rPr>
        <w:t xml:space="preserve"> (IALA Dictionary) at </w:t>
      </w:r>
      <w:hyperlink r:id="rId28" w:history="1">
        <w:r w:rsidRPr="00C843AC">
          <w:rPr>
            <w:rStyle w:val="BodyTextChar"/>
          </w:rPr>
          <w:t>http://www.iala-aism.org/wiki/dictionary</w:t>
        </w:r>
      </w:hyperlink>
      <w:r>
        <w:rPr>
          <w:rStyle w:val="BodyTextChar"/>
        </w:rPr>
        <w:t xml:space="preserve"> </w:t>
      </w:r>
      <w:r w:rsidRPr="00C843AC">
        <w:rPr>
          <w:rStyle w:val="BodyTextChar"/>
        </w:rPr>
        <w:t xml:space="preserve">and were checked as correct at the time </w:t>
      </w:r>
      <w:r w:rsidRPr="00C843AC">
        <w:rPr>
          <w:rStyle w:val="BodyTextChar"/>
        </w:rPr>
        <w:lastRenderedPageBreak/>
        <w:t>of going to print.</w:t>
      </w:r>
      <w:r>
        <w:rPr>
          <w:rStyle w:val="BodyTextChar"/>
        </w:rPr>
        <w:t xml:space="preserve"> </w:t>
      </w:r>
      <w:r w:rsidRPr="00C843AC">
        <w:rPr>
          <w:rStyle w:val="BodyTextChar"/>
        </w:rPr>
        <w:t>Where conflict arises, the IALA Dictionary should be considered as</w:t>
      </w:r>
      <w:r w:rsidRPr="00C843AC">
        <w:t xml:space="preserve"> the authoritative source of definitions used in IALA documents.</w:t>
      </w:r>
    </w:p>
    <w:p w14:paraId="73946A34" w14:textId="2A63E868" w:rsidR="00DA5274" w:rsidRDefault="00DA5274" w:rsidP="0008420C">
      <w:pPr>
        <w:pStyle w:val="Heading1"/>
      </w:pPr>
      <w:bookmarkStart w:id="89" w:name="_Toc82183615"/>
      <w:bookmarkStart w:id="90" w:name="_Toc82183616"/>
      <w:bookmarkStart w:id="91" w:name="_Toc82183617"/>
      <w:bookmarkStart w:id="92" w:name="_Toc370820429"/>
      <w:bookmarkStart w:id="93" w:name="_Toc367359103"/>
      <w:bookmarkEnd w:id="88"/>
      <w:bookmarkEnd w:id="89"/>
      <w:bookmarkEnd w:id="90"/>
      <w:r>
        <w:t>A</w:t>
      </w:r>
      <w:r w:rsidR="0008420C">
        <w:t>bbreviations</w:t>
      </w:r>
      <w:bookmarkEnd w:id="91"/>
    </w:p>
    <w:p w14:paraId="6E949A6A" w14:textId="77777777" w:rsidR="00DA5274" w:rsidRDefault="00DA5274" w:rsidP="00DA5274">
      <w:pPr>
        <w:pStyle w:val="Heading1separatationline"/>
      </w:pPr>
    </w:p>
    <w:p w14:paraId="55F4C679" w14:textId="4351F68A" w:rsidR="00DA5274" w:rsidRPr="007F3ED5" w:rsidRDefault="00DA5274" w:rsidP="00DA5274">
      <w:pPr>
        <w:pStyle w:val="BodyText"/>
        <w:ind w:left="1418" w:hanging="1418"/>
        <w:rPr>
          <w:lang w:val="fr-FR"/>
        </w:rPr>
      </w:pPr>
      <w:r w:rsidRPr="007F3ED5">
        <w:rPr>
          <w:lang w:val="fr-FR"/>
        </w:rPr>
        <w:t>AISM</w:t>
      </w:r>
      <w:r w:rsidRPr="007F3ED5">
        <w:rPr>
          <w:lang w:val="fr-FR"/>
        </w:rPr>
        <w:tab/>
        <w:t>Association Internationale de Signalisation Maritime</w:t>
      </w:r>
    </w:p>
    <w:p w14:paraId="56F3A731" w14:textId="5C61F8F6" w:rsidR="00DA5274" w:rsidRDefault="00DA5274" w:rsidP="00DA5274">
      <w:pPr>
        <w:pStyle w:val="BodyText"/>
        <w:ind w:left="1418" w:hanging="1418"/>
      </w:pPr>
      <w:r>
        <w:t>SMART</w:t>
      </w:r>
      <w:r>
        <w:tab/>
        <w:t>Specific, Measurable, Achievable, Realistic, Time scaled</w:t>
      </w:r>
    </w:p>
    <w:p w14:paraId="3598E05E" w14:textId="629513B7" w:rsidR="00DA5274" w:rsidRPr="007F3ED5" w:rsidRDefault="00DA5274" w:rsidP="00DA5274">
      <w:pPr>
        <w:pStyle w:val="BodyText"/>
        <w:ind w:left="1418" w:hanging="1418"/>
        <w:rPr>
          <w:lang w:val="fr-FR"/>
        </w:rPr>
      </w:pPr>
      <w:r w:rsidRPr="007F3ED5">
        <w:rPr>
          <w:lang w:val="fr-FR"/>
        </w:rPr>
        <w:t>SMCP</w:t>
      </w:r>
      <w:r w:rsidRPr="007F3ED5">
        <w:rPr>
          <w:lang w:val="fr-FR"/>
        </w:rPr>
        <w:tab/>
      </w:r>
      <w:r w:rsidR="00FC4473" w:rsidRPr="007F3ED5">
        <w:rPr>
          <w:lang w:val="fr-FR"/>
        </w:rPr>
        <w:t>Standard Marine Communication Phrases (IMO)</w:t>
      </w:r>
    </w:p>
    <w:p w14:paraId="615E62A1" w14:textId="5E63437D" w:rsidR="00DA5274" w:rsidRDefault="00DA5274" w:rsidP="00DA5274">
      <w:pPr>
        <w:pStyle w:val="BodyText"/>
        <w:ind w:left="1418" w:hanging="1418"/>
      </w:pPr>
      <w:r>
        <w:t>STCW</w:t>
      </w:r>
      <w:r>
        <w:tab/>
      </w:r>
      <w:r w:rsidRPr="00DA5274">
        <w:t>International Convention on Standards of Training, Certification and Watchkeeping of Seafarers</w:t>
      </w:r>
    </w:p>
    <w:p w14:paraId="00062752" w14:textId="76F20915" w:rsidR="00DA5274" w:rsidRDefault="00DA5274" w:rsidP="00DA5274">
      <w:pPr>
        <w:pStyle w:val="BodyText"/>
        <w:ind w:left="1418" w:hanging="1418"/>
      </w:pPr>
      <w:r>
        <w:t>TMS</w:t>
      </w:r>
      <w:r>
        <w:tab/>
      </w:r>
      <w:r w:rsidRPr="00DA5274">
        <w:t xml:space="preserve">Training </w:t>
      </w:r>
      <w:r w:rsidR="00B50917">
        <w:t>m</w:t>
      </w:r>
      <w:r w:rsidRPr="00DA5274">
        <w:t xml:space="preserve">anagement </w:t>
      </w:r>
      <w:r w:rsidR="00B50917">
        <w:t>s</w:t>
      </w:r>
      <w:r w:rsidRPr="00DA5274">
        <w:t>ystem</w:t>
      </w:r>
    </w:p>
    <w:p w14:paraId="27CB6F9E" w14:textId="1D9E6883" w:rsidR="00DA5274" w:rsidRDefault="00DA5274" w:rsidP="00DA5274">
      <w:pPr>
        <w:pStyle w:val="BodyText"/>
        <w:ind w:left="1418" w:hanging="1418"/>
      </w:pPr>
      <w:r>
        <w:t>TTI</w:t>
      </w:r>
      <w:r>
        <w:tab/>
      </w:r>
      <w:r w:rsidRPr="00DA5274">
        <w:t xml:space="preserve">Teachers, </w:t>
      </w:r>
      <w:r w:rsidR="00B50917">
        <w:t>t</w:t>
      </w:r>
      <w:r w:rsidRPr="00DA5274">
        <w:t xml:space="preserve">rainers and/or </w:t>
      </w:r>
      <w:r w:rsidR="00B50917">
        <w:t>i</w:t>
      </w:r>
      <w:r w:rsidRPr="00DA5274">
        <w:t>nstructors</w:t>
      </w:r>
    </w:p>
    <w:p w14:paraId="51AC9883" w14:textId="11B5E2C5" w:rsidR="00DA5274" w:rsidRDefault="00DA5274" w:rsidP="00DA5274">
      <w:pPr>
        <w:pStyle w:val="BodyText"/>
        <w:ind w:left="1418" w:hanging="1418"/>
      </w:pPr>
      <w:r>
        <w:t>VTS</w:t>
      </w:r>
      <w:r>
        <w:tab/>
      </w:r>
      <w:r w:rsidR="00FC4473">
        <w:t xml:space="preserve">Vessel </w:t>
      </w:r>
      <w:r w:rsidR="00B50917">
        <w:t>t</w:t>
      </w:r>
      <w:r w:rsidR="00FC4473">
        <w:t xml:space="preserve">raffic </w:t>
      </w:r>
      <w:r w:rsidR="00B50917">
        <w:t>s</w:t>
      </w:r>
      <w:r w:rsidR="00FC4473">
        <w:t>ervices</w:t>
      </w:r>
    </w:p>
    <w:p w14:paraId="06121600" w14:textId="33E49887" w:rsidR="00DA5274" w:rsidRPr="00DA5274" w:rsidRDefault="00DA5274" w:rsidP="00DA5274">
      <w:pPr>
        <w:pStyle w:val="BodyText"/>
        <w:ind w:left="1418" w:hanging="1418"/>
      </w:pPr>
      <w:r>
        <w:t>VTSO</w:t>
      </w:r>
      <w:r>
        <w:tab/>
      </w:r>
      <w:r w:rsidR="00FC4473">
        <w:t xml:space="preserve">Vessel </w:t>
      </w:r>
      <w:r w:rsidR="00B50917">
        <w:t>t</w:t>
      </w:r>
      <w:r w:rsidR="00FC4473">
        <w:t xml:space="preserve">raffic </w:t>
      </w:r>
      <w:r w:rsidR="00B50917">
        <w:t>s</w:t>
      </w:r>
      <w:r w:rsidR="00FC4473">
        <w:t xml:space="preserve">ervices </w:t>
      </w:r>
      <w:r w:rsidR="00B50917">
        <w:t>o</w:t>
      </w:r>
      <w:r w:rsidR="00FC4473">
        <w:t>perator</w:t>
      </w:r>
    </w:p>
    <w:p w14:paraId="631CAA7E" w14:textId="77777777" w:rsidR="000C2F95" w:rsidRPr="000913A9" w:rsidRDefault="000C2F95">
      <w:pPr>
        <w:spacing w:after="200" w:line="276" w:lineRule="auto"/>
        <w:rPr>
          <w:rFonts w:eastAsia="Calibri" w:cs="Calibri"/>
          <w:b/>
          <w:bCs/>
          <w:i/>
          <w:color w:val="407EC9"/>
          <w:sz w:val="28"/>
          <w:szCs w:val="28"/>
          <w:u w:val="single"/>
        </w:rPr>
      </w:pPr>
      <w:r w:rsidRPr="000913A9">
        <w:br w:type="page"/>
      </w:r>
    </w:p>
    <w:p w14:paraId="186CFA1B" w14:textId="1C6EB098" w:rsidR="00647BDB" w:rsidRPr="003231D3" w:rsidRDefault="007824FE" w:rsidP="00AA6BC1">
      <w:pPr>
        <w:pStyle w:val="Annex"/>
        <w:rPr>
          <w:highlight w:val="green"/>
        </w:rPr>
      </w:pPr>
      <w:bookmarkStart w:id="94" w:name="_Ref444870190"/>
      <w:bookmarkStart w:id="95" w:name="_Ref444870373"/>
      <w:bookmarkStart w:id="96" w:name="_Ref444870478"/>
      <w:bookmarkStart w:id="97" w:name="_Toc82183618"/>
      <w:commentRangeStart w:id="98"/>
      <w:r w:rsidRPr="003231D3">
        <w:rPr>
          <w:caps w:val="0"/>
          <w:highlight w:val="green"/>
        </w:rPr>
        <w:lastRenderedPageBreak/>
        <w:t>LESSON PLAN</w:t>
      </w:r>
      <w:bookmarkEnd w:id="92"/>
      <w:bookmarkEnd w:id="93"/>
      <w:bookmarkEnd w:id="94"/>
      <w:bookmarkEnd w:id="95"/>
      <w:bookmarkEnd w:id="96"/>
      <w:bookmarkEnd w:id="97"/>
      <w:commentRangeEnd w:id="98"/>
      <w:r w:rsidR="006A1E05" w:rsidRPr="003231D3">
        <w:rPr>
          <w:rStyle w:val="CommentReference"/>
          <w:sz w:val="28"/>
          <w:szCs w:val="22"/>
          <w:highlight w:val="green"/>
        </w:rPr>
        <w:commentReference w:id="98"/>
      </w:r>
    </w:p>
    <w:tbl>
      <w:tblPr>
        <w:tblW w:w="9328" w:type="dxa"/>
        <w:tblInd w:w="100" w:type="dxa"/>
        <w:shd w:val="clear" w:color="auto" w:fill="FFFFFF"/>
        <w:tblLayout w:type="fixed"/>
        <w:tblLook w:val="0000" w:firstRow="0" w:lastRow="0" w:firstColumn="0" w:lastColumn="0" w:noHBand="0" w:noVBand="0"/>
      </w:tblPr>
      <w:tblGrid>
        <w:gridCol w:w="519"/>
        <w:gridCol w:w="4172"/>
        <w:gridCol w:w="3467"/>
        <w:gridCol w:w="1170"/>
      </w:tblGrid>
      <w:tr w:rsidR="00647BDB" w:rsidRPr="000913A9" w14:paraId="1624DE20" w14:textId="77777777" w:rsidTr="00647BDB">
        <w:trPr>
          <w:cantSplit/>
          <w:trHeight w:val="280"/>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7C39B2D" w14:textId="77777777" w:rsidR="00647BDB" w:rsidRPr="000913A9" w:rsidRDefault="00647BDB" w:rsidP="000C2F95">
            <w:pPr>
              <w:rPr>
                <w:sz w:val="20"/>
                <w:szCs w:val="20"/>
              </w:rPr>
            </w:pPr>
            <w:r w:rsidRPr="000913A9">
              <w:rPr>
                <w:sz w:val="20"/>
                <w:szCs w:val="20"/>
              </w:rPr>
              <w:t>Lesson name &amp; ID</w:t>
            </w:r>
          </w:p>
        </w:tc>
      </w:tr>
      <w:tr w:rsidR="00647BDB" w:rsidRPr="000913A9" w14:paraId="450474CB" w14:textId="77777777" w:rsidTr="00647BDB">
        <w:trPr>
          <w:cantSplit/>
          <w:trHeight w:val="700"/>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F6A1DC3" w14:textId="77777777" w:rsidR="00647BDB" w:rsidRPr="000913A9" w:rsidRDefault="00647BDB" w:rsidP="000C2F95">
            <w:pPr>
              <w:rPr>
                <w:sz w:val="20"/>
                <w:szCs w:val="20"/>
              </w:rPr>
            </w:pPr>
            <w:r w:rsidRPr="000913A9">
              <w:rPr>
                <w:sz w:val="20"/>
                <w:szCs w:val="20"/>
              </w:rPr>
              <w:t>Target Group</w:t>
            </w:r>
          </w:p>
        </w:tc>
      </w:tr>
      <w:tr w:rsidR="00647BDB" w:rsidRPr="000913A9" w14:paraId="2A180C14" w14:textId="77777777" w:rsidTr="00647BDB">
        <w:trPr>
          <w:cantSplit/>
          <w:trHeight w:val="1400"/>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7015700" w14:textId="77777777" w:rsidR="00647BDB" w:rsidRPr="000913A9" w:rsidRDefault="00647BDB" w:rsidP="000C2F95">
            <w:pPr>
              <w:rPr>
                <w:sz w:val="20"/>
                <w:szCs w:val="20"/>
              </w:rPr>
            </w:pPr>
            <w:r w:rsidRPr="000913A9">
              <w:rPr>
                <w:sz w:val="20"/>
                <w:szCs w:val="20"/>
              </w:rPr>
              <w:t>Learning objectives</w:t>
            </w:r>
          </w:p>
          <w:p w14:paraId="6973913C" w14:textId="77777777" w:rsidR="00647BDB" w:rsidRPr="000913A9" w:rsidRDefault="00647BDB" w:rsidP="000C2F95">
            <w:pPr>
              <w:rPr>
                <w:sz w:val="20"/>
                <w:szCs w:val="20"/>
              </w:rPr>
            </w:pPr>
          </w:p>
          <w:p w14:paraId="11979CC4" w14:textId="77777777" w:rsidR="00647BDB" w:rsidRPr="000913A9" w:rsidRDefault="00647BDB" w:rsidP="000C2F95">
            <w:pPr>
              <w:rPr>
                <w:sz w:val="20"/>
                <w:szCs w:val="20"/>
              </w:rPr>
            </w:pPr>
          </w:p>
          <w:p w14:paraId="0065C93F" w14:textId="77777777" w:rsidR="00647BDB" w:rsidRPr="000913A9" w:rsidRDefault="00647BDB" w:rsidP="000C2F95">
            <w:pPr>
              <w:rPr>
                <w:sz w:val="20"/>
                <w:szCs w:val="20"/>
              </w:rPr>
            </w:pPr>
          </w:p>
          <w:p w14:paraId="5BE638A5" w14:textId="77777777" w:rsidR="00647BDB" w:rsidRPr="000913A9" w:rsidRDefault="00647BDB" w:rsidP="000C2F95">
            <w:pPr>
              <w:rPr>
                <w:sz w:val="20"/>
                <w:szCs w:val="20"/>
              </w:rPr>
            </w:pPr>
          </w:p>
        </w:tc>
      </w:tr>
      <w:tr w:rsidR="00647BDB" w:rsidRPr="000913A9" w14:paraId="4D6448AF" w14:textId="77777777" w:rsidTr="00647BDB">
        <w:trPr>
          <w:cantSplit/>
          <w:trHeight w:val="560"/>
        </w:trPr>
        <w:tc>
          <w:tcPr>
            <w:tcW w:w="4691"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7941FF9" w14:textId="77777777" w:rsidR="00647BDB" w:rsidRPr="000913A9" w:rsidRDefault="00647BDB" w:rsidP="000C2F95">
            <w:pPr>
              <w:rPr>
                <w:sz w:val="20"/>
                <w:szCs w:val="20"/>
              </w:rPr>
            </w:pPr>
            <w:r w:rsidRPr="000913A9">
              <w:rPr>
                <w:sz w:val="20"/>
                <w:szCs w:val="20"/>
              </w:rPr>
              <w:t>Activity/teaching method</w:t>
            </w: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89B82F4" w14:textId="77777777" w:rsidR="00647BDB" w:rsidRPr="000913A9" w:rsidRDefault="00647BDB" w:rsidP="000C2F95">
            <w:pPr>
              <w:rPr>
                <w:sz w:val="20"/>
                <w:szCs w:val="20"/>
              </w:rPr>
            </w:pPr>
            <w:r w:rsidRPr="000913A9">
              <w:rPr>
                <w:sz w:val="20"/>
                <w:szCs w:val="20"/>
              </w:rPr>
              <w:t>Material</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0FB88E8" w14:textId="77777777" w:rsidR="00647BDB" w:rsidRPr="000913A9" w:rsidRDefault="00647BDB" w:rsidP="000C2F95">
            <w:pPr>
              <w:rPr>
                <w:sz w:val="20"/>
                <w:szCs w:val="20"/>
              </w:rPr>
            </w:pPr>
            <w:r w:rsidRPr="000913A9">
              <w:rPr>
                <w:sz w:val="20"/>
                <w:szCs w:val="20"/>
              </w:rPr>
              <w:t xml:space="preserve">Time </w:t>
            </w:r>
          </w:p>
          <w:p w14:paraId="5CC003F2" w14:textId="77777777" w:rsidR="00647BDB" w:rsidRPr="000913A9" w:rsidRDefault="00647BDB" w:rsidP="000C2F95">
            <w:pPr>
              <w:rPr>
                <w:sz w:val="20"/>
                <w:szCs w:val="20"/>
              </w:rPr>
            </w:pPr>
            <w:r w:rsidRPr="000913A9">
              <w:rPr>
                <w:sz w:val="20"/>
                <w:szCs w:val="20"/>
              </w:rPr>
              <w:t>required</w:t>
            </w:r>
          </w:p>
        </w:tc>
      </w:tr>
      <w:tr w:rsidR="00647BDB" w:rsidRPr="000913A9" w14:paraId="304E0CCC" w14:textId="77777777" w:rsidTr="00647BDB">
        <w:trPr>
          <w:cantSplit/>
          <w:trHeight w:val="1642"/>
        </w:trPr>
        <w:tc>
          <w:tcPr>
            <w:tcW w:w="5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B453F63" w14:textId="77777777" w:rsidR="00647BDB" w:rsidRPr="000913A9" w:rsidRDefault="00647BDB" w:rsidP="000C2F95">
            <w:pPr>
              <w:rPr>
                <w:sz w:val="20"/>
                <w:szCs w:val="20"/>
              </w:rPr>
            </w:pPr>
            <w:r w:rsidRPr="000913A9">
              <w:rPr>
                <w:sz w:val="20"/>
                <w:szCs w:val="20"/>
              </w:rPr>
              <w:t>1</w:t>
            </w:r>
          </w:p>
        </w:tc>
        <w:tc>
          <w:tcPr>
            <w:tcW w:w="41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4A9D7C53" w14:textId="77777777" w:rsidR="00647BDB" w:rsidRPr="000913A9" w:rsidRDefault="00647BDB" w:rsidP="000C2F95">
            <w:pPr>
              <w:rPr>
                <w:sz w:val="20"/>
                <w:szCs w:val="20"/>
              </w:rPr>
            </w:pP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6B7614F" w14:textId="77777777" w:rsidR="00647BDB" w:rsidRPr="000913A9" w:rsidRDefault="00647BDB" w:rsidP="000C2F95">
            <w:pPr>
              <w:rPr>
                <w:sz w:val="20"/>
                <w:szCs w:val="20"/>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41CCF6C" w14:textId="77777777" w:rsidR="00647BDB" w:rsidRPr="000913A9" w:rsidRDefault="00647BDB" w:rsidP="000C2F95">
            <w:pPr>
              <w:rPr>
                <w:sz w:val="20"/>
                <w:szCs w:val="20"/>
              </w:rPr>
            </w:pPr>
          </w:p>
        </w:tc>
      </w:tr>
      <w:tr w:rsidR="00647BDB" w:rsidRPr="000913A9" w14:paraId="3DC29CA1" w14:textId="77777777" w:rsidTr="00647BDB">
        <w:trPr>
          <w:cantSplit/>
          <w:trHeight w:val="1850"/>
        </w:trPr>
        <w:tc>
          <w:tcPr>
            <w:tcW w:w="5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4DA82E" w14:textId="77777777" w:rsidR="00647BDB" w:rsidRPr="000913A9" w:rsidRDefault="00647BDB" w:rsidP="000C2F95">
            <w:pPr>
              <w:rPr>
                <w:sz w:val="20"/>
                <w:szCs w:val="20"/>
              </w:rPr>
            </w:pPr>
            <w:r w:rsidRPr="000913A9">
              <w:rPr>
                <w:sz w:val="20"/>
                <w:szCs w:val="20"/>
              </w:rPr>
              <w:t>2</w:t>
            </w:r>
          </w:p>
        </w:tc>
        <w:tc>
          <w:tcPr>
            <w:tcW w:w="41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6739BDC8" w14:textId="77777777" w:rsidR="00647BDB" w:rsidRPr="000913A9" w:rsidRDefault="00647BDB" w:rsidP="000C2F95">
            <w:pPr>
              <w:rPr>
                <w:sz w:val="20"/>
                <w:szCs w:val="20"/>
              </w:rPr>
            </w:pP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2D329007" w14:textId="77777777" w:rsidR="00647BDB" w:rsidRPr="000913A9" w:rsidRDefault="00647BDB" w:rsidP="000C2F95">
            <w:pPr>
              <w:rPr>
                <w:sz w:val="20"/>
                <w:szCs w:val="20"/>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07CC2561" w14:textId="77777777" w:rsidR="00647BDB" w:rsidRPr="000913A9" w:rsidRDefault="00647BDB" w:rsidP="000C2F95">
            <w:pPr>
              <w:rPr>
                <w:sz w:val="20"/>
                <w:szCs w:val="20"/>
              </w:rPr>
            </w:pPr>
          </w:p>
        </w:tc>
      </w:tr>
      <w:tr w:rsidR="00647BDB" w:rsidRPr="000913A9" w14:paraId="7EBDFEA4" w14:textId="77777777" w:rsidTr="00647BDB">
        <w:trPr>
          <w:cantSplit/>
          <w:trHeight w:val="2136"/>
        </w:trPr>
        <w:tc>
          <w:tcPr>
            <w:tcW w:w="5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FFB4A3" w14:textId="77777777" w:rsidR="00647BDB" w:rsidRPr="000913A9" w:rsidRDefault="00647BDB" w:rsidP="000C2F95">
            <w:pPr>
              <w:rPr>
                <w:sz w:val="20"/>
                <w:szCs w:val="20"/>
              </w:rPr>
            </w:pPr>
            <w:r w:rsidRPr="000913A9">
              <w:rPr>
                <w:sz w:val="20"/>
                <w:szCs w:val="20"/>
              </w:rPr>
              <w:t>3</w:t>
            </w:r>
          </w:p>
        </w:tc>
        <w:tc>
          <w:tcPr>
            <w:tcW w:w="41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05C1BD7D" w14:textId="77777777" w:rsidR="00647BDB" w:rsidRPr="000913A9" w:rsidRDefault="00647BDB" w:rsidP="000C2F95">
            <w:pPr>
              <w:rPr>
                <w:sz w:val="20"/>
                <w:szCs w:val="20"/>
              </w:rPr>
            </w:pP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748F2A04" w14:textId="77777777" w:rsidR="00647BDB" w:rsidRPr="000913A9" w:rsidRDefault="00647BDB" w:rsidP="000C2F95">
            <w:pPr>
              <w:rPr>
                <w:sz w:val="20"/>
                <w:szCs w:val="20"/>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34BD1D7" w14:textId="77777777" w:rsidR="00647BDB" w:rsidRPr="000913A9" w:rsidRDefault="00647BDB" w:rsidP="000C2F95">
            <w:pPr>
              <w:rPr>
                <w:sz w:val="20"/>
                <w:szCs w:val="20"/>
              </w:rPr>
            </w:pPr>
          </w:p>
        </w:tc>
      </w:tr>
      <w:tr w:rsidR="00647BDB" w:rsidRPr="000913A9" w14:paraId="59F647D2" w14:textId="77777777" w:rsidTr="00647BDB">
        <w:trPr>
          <w:cantSplit/>
          <w:trHeight w:val="2174"/>
        </w:trPr>
        <w:tc>
          <w:tcPr>
            <w:tcW w:w="5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9DEDC1A" w14:textId="77777777" w:rsidR="00647BDB" w:rsidRPr="000913A9" w:rsidRDefault="00647BDB" w:rsidP="000C2F95">
            <w:pPr>
              <w:rPr>
                <w:sz w:val="20"/>
                <w:szCs w:val="20"/>
              </w:rPr>
            </w:pPr>
            <w:r w:rsidRPr="000913A9">
              <w:rPr>
                <w:sz w:val="20"/>
                <w:szCs w:val="20"/>
              </w:rPr>
              <w:t>4</w:t>
            </w:r>
          </w:p>
        </w:tc>
        <w:tc>
          <w:tcPr>
            <w:tcW w:w="41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55AEBB78" w14:textId="77777777" w:rsidR="00647BDB" w:rsidRPr="000913A9" w:rsidRDefault="00647BDB" w:rsidP="000C2F95">
            <w:pPr>
              <w:rPr>
                <w:sz w:val="20"/>
                <w:szCs w:val="20"/>
              </w:rPr>
            </w:pP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2B5AC542" w14:textId="77777777" w:rsidR="00647BDB" w:rsidRPr="000913A9" w:rsidRDefault="00647BDB" w:rsidP="000C2F95">
            <w:pPr>
              <w:rPr>
                <w:sz w:val="20"/>
                <w:szCs w:val="20"/>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544E4693" w14:textId="77777777" w:rsidR="00647BDB" w:rsidRPr="000913A9" w:rsidRDefault="00647BDB" w:rsidP="000C2F95">
            <w:pPr>
              <w:rPr>
                <w:sz w:val="20"/>
                <w:szCs w:val="20"/>
              </w:rPr>
            </w:pPr>
          </w:p>
        </w:tc>
      </w:tr>
      <w:tr w:rsidR="00647BDB" w:rsidRPr="000913A9" w14:paraId="232D0535" w14:textId="77777777" w:rsidTr="00647BDB">
        <w:trPr>
          <w:cantSplit/>
          <w:trHeight w:val="2101"/>
        </w:trPr>
        <w:tc>
          <w:tcPr>
            <w:tcW w:w="5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82E3BFF" w14:textId="77777777" w:rsidR="00647BDB" w:rsidRPr="000913A9" w:rsidRDefault="00647BDB" w:rsidP="000C2F95">
            <w:pPr>
              <w:rPr>
                <w:sz w:val="20"/>
                <w:szCs w:val="20"/>
              </w:rPr>
            </w:pPr>
            <w:r w:rsidRPr="000913A9">
              <w:rPr>
                <w:sz w:val="20"/>
                <w:szCs w:val="20"/>
              </w:rPr>
              <w:lastRenderedPageBreak/>
              <w:t>5</w:t>
            </w:r>
          </w:p>
        </w:tc>
        <w:tc>
          <w:tcPr>
            <w:tcW w:w="41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00C09762" w14:textId="77777777" w:rsidR="00647BDB" w:rsidRPr="000913A9" w:rsidRDefault="00647BDB" w:rsidP="000C2F95">
            <w:pPr>
              <w:rPr>
                <w:sz w:val="20"/>
                <w:szCs w:val="20"/>
              </w:rPr>
            </w:pP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777C33BC" w14:textId="77777777" w:rsidR="00647BDB" w:rsidRPr="000913A9" w:rsidRDefault="00647BDB" w:rsidP="000C2F95">
            <w:pPr>
              <w:rPr>
                <w:sz w:val="20"/>
                <w:szCs w:val="20"/>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72D9A8C8" w14:textId="77777777" w:rsidR="00647BDB" w:rsidRPr="000913A9" w:rsidRDefault="00647BDB" w:rsidP="000C2F95">
            <w:pPr>
              <w:rPr>
                <w:sz w:val="20"/>
                <w:szCs w:val="20"/>
              </w:rPr>
            </w:pPr>
          </w:p>
        </w:tc>
      </w:tr>
      <w:tr w:rsidR="00647BDB" w:rsidRPr="000913A9" w14:paraId="59FB509E" w14:textId="77777777" w:rsidTr="00647BDB">
        <w:trPr>
          <w:cantSplit/>
          <w:trHeight w:val="1746"/>
        </w:trPr>
        <w:tc>
          <w:tcPr>
            <w:tcW w:w="51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12D822C" w14:textId="77777777" w:rsidR="00647BDB" w:rsidRPr="000913A9" w:rsidRDefault="00647BDB" w:rsidP="000C2F95">
            <w:pPr>
              <w:rPr>
                <w:sz w:val="20"/>
                <w:szCs w:val="20"/>
              </w:rPr>
            </w:pPr>
            <w:r w:rsidRPr="000913A9">
              <w:rPr>
                <w:sz w:val="20"/>
                <w:szCs w:val="20"/>
              </w:rPr>
              <w:t>6</w:t>
            </w:r>
          </w:p>
        </w:tc>
        <w:tc>
          <w:tcPr>
            <w:tcW w:w="417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9E78324" w14:textId="77777777" w:rsidR="00647BDB" w:rsidRPr="000913A9" w:rsidRDefault="00647BDB" w:rsidP="000C2F95">
            <w:pPr>
              <w:rPr>
                <w:sz w:val="20"/>
                <w:szCs w:val="20"/>
              </w:rPr>
            </w:pPr>
          </w:p>
        </w:tc>
        <w:tc>
          <w:tcPr>
            <w:tcW w:w="346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619EB58C" w14:textId="77777777" w:rsidR="00647BDB" w:rsidRPr="000913A9" w:rsidRDefault="00647BDB" w:rsidP="000C2F95">
            <w:pPr>
              <w:rPr>
                <w:sz w:val="20"/>
                <w:szCs w:val="20"/>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20A7A1EA" w14:textId="77777777" w:rsidR="00647BDB" w:rsidRPr="000913A9" w:rsidRDefault="00647BDB" w:rsidP="000C2F95">
            <w:pPr>
              <w:rPr>
                <w:sz w:val="20"/>
                <w:szCs w:val="20"/>
              </w:rPr>
            </w:pPr>
          </w:p>
        </w:tc>
      </w:tr>
      <w:tr w:rsidR="00647BDB" w:rsidRPr="000913A9" w14:paraId="46871126" w14:textId="77777777" w:rsidTr="00647BDB">
        <w:trPr>
          <w:cantSplit/>
          <w:trHeight w:val="775"/>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950A999" w14:textId="77777777" w:rsidR="00647BDB" w:rsidRPr="000913A9" w:rsidRDefault="00647BDB" w:rsidP="000C2F95">
            <w:pPr>
              <w:rPr>
                <w:sz w:val="20"/>
                <w:szCs w:val="20"/>
              </w:rPr>
            </w:pPr>
            <w:r w:rsidRPr="000913A9">
              <w:rPr>
                <w:sz w:val="20"/>
                <w:szCs w:val="20"/>
              </w:rPr>
              <w:t>Assessment</w:t>
            </w:r>
          </w:p>
        </w:tc>
      </w:tr>
      <w:tr w:rsidR="00647BDB" w:rsidRPr="000913A9" w14:paraId="76379977" w14:textId="77777777" w:rsidTr="00647BDB">
        <w:trPr>
          <w:cantSplit/>
          <w:trHeight w:val="1151"/>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6A9ABFB" w14:textId="77777777" w:rsidR="00647BDB" w:rsidRPr="000913A9" w:rsidRDefault="00647BDB" w:rsidP="000C2F95">
            <w:pPr>
              <w:rPr>
                <w:sz w:val="20"/>
                <w:szCs w:val="20"/>
              </w:rPr>
            </w:pPr>
            <w:r w:rsidRPr="000913A9">
              <w:rPr>
                <w:sz w:val="20"/>
                <w:szCs w:val="20"/>
              </w:rPr>
              <w:t>Evaluation</w:t>
            </w:r>
          </w:p>
        </w:tc>
      </w:tr>
      <w:tr w:rsidR="00647BDB" w:rsidRPr="000913A9" w14:paraId="0E5CCC8F" w14:textId="77777777" w:rsidTr="00647BDB">
        <w:trPr>
          <w:cantSplit/>
          <w:trHeight w:val="1416"/>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076FE7" w14:textId="77777777" w:rsidR="00647BDB" w:rsidRPr="000913A9" w:rsidRDefault="00647BDB" w:rsidP="000C2F95">
            <w:pPr>
              <w:rPr>
                <w:sz w:val="20"/>
                <w:szCs w:val="20"/>
              </w:rPr>
            </w:pPr>
            <w:r w:rsidRPr="000913A9">
              <w:rPr>
                <w:sz w:val="20"/>
                <w:szCs w:val="20"/>
              </w:rPr>
              <w:t>Modifications</w:t>
            </w:r>
          </w:p>
        </w:tc>
      </w:tr>
      <w:tr w:rsidR="00647BDB" w:rsidRPr="000913A9" w14:paraId="05B8E693" w14:textId="77777777" w:rsidTr="00647BDB">
        <w:trPr>
          <w:cantSplit/>
          <w:trHeight w:val="1416"/>
        </w:trPr>
        <w:tc>
          <w:tcPr>
            <w:tcW w:w="9328" w:type="dxa"/>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920430C" w14:textId="013FB18F" w:rsidR="00647BDB" w:rsidRPr="000913A9" w:rsidRDefault="00647BDB" w:rsidP="000C2F95">
            <w:pPr>
              <w:tabs>
                <w:tab w:val="left" w:pos="7307"/>
              </w:tabs>
              <w:rPr>
                <w:sz w:val="20"/>
                <w:szCs w:val="20"/>
              </w:rPr>
            </w:pPr>
            <w:r w:rsidRPr="000913A9">
              <w:rPr>
                <w:sz w:val="20"/>
                <w:szCs w:val="20"/>
              </w:rPr>
              <w:t>Signature</w:t>
            </w:r>
            <w:r w:rsidRPr="000913A9">
              <w:rPr>
                <w:sz w:val="20"/>
                <w:szCs w:val="20"/>
              </w:rPr>
              <w:tab/>
              <w:t>Date</w:t>
            </w:r>
          </w:p>
        </w:tc>
      </w:tr>
    </w:tbl>
    <w:p w14:paraId="21724642" w14:textId="77777777" w:rsidR="00647BDB" w:rsidRPr="000913A9" w:rsidRDefault="00647BDB" w:rsidP="00647BDB">
      <w:pPr>
        <w:rPr>
          <w:rFonts w:cs="Arial"/>
          <w:shd w:val="clear" w:color="auto" w:fill="F3EB00"/>
        </w:rPr>
      </w:pPr>
    </w:p>
    <w:p w14:paraId="37FE15F0" w14:textId="6115DD2D" w:rsidR="00647BDB" w:rsidRPr="000913A9" w:rsidRDefault="00647BDB" w:rsidP="00AA6BC1">
      <w:pPr>
        <w:pStyle w:val="Annex"/>
      </w:pPr>
      <w:r w:rsidRPr="000913A9">
        <w:rPr>
          <w:rFonts w:cs="Arial"/>
        </w:rPr>
        <w:br w:type="page"/>
      </w:r>
      <w:bookmarkStart w:id="99" w:name="_Toc367359104"/>
      <w:bookmarkStart w:id="100" w:name="_Toc370820430"/>
      <w:bookmarkStart w:id="101" w:name="_Ref444870250"/>
      <w:bookmarkStart w:id="102" w:name="_Ref444870745"/>
      <w:bookmarkStart w:id="103" w:name="_Toc82183619"/>
      <w:commentRangeStart w:id="104"/>
      <w:r w:rsidR="007824FE" w:rsidRPr="000913A9">
        <w:rPr>
          <w:caps w:val="0"/>
        </w:rPr>
        <w:lastRenderedPageBreak/>
        <w:t>TEACHING METHODS</w:t>
      </w:r>
      <w:bookmarkEnd w:id="99"/>
      <w:bookmarkEnd w:id="100"/>
      <w:bookmarkEnd w:id="101"/>
      <w:bookmarkEnd w:id="102"/>
      <w:bookmarkEnd w:id="103"/>
      <w:commentRangeEnd w:id="104"/>
      <w:r w:rsidR="006A1E05" w:rsidRPr="000913A9">
        <w:rPr>
          <w:rStyle w:val="CommentReference"/>
          <w:sz w:val="28"/>
          <w:szCs w:val="22"/>
        </w:rPr>
        <w:commentReference w:id="104"/>
      </w:r>
    </w:p>
    <w:p w14:paraId="299C685D" w14:textId="77777777" w:rsidR="00647BDB" w:rsidRPr="000913A9" w:rsidRDefault="00647BDB" w:rsidP="000C2F95">
      <w:pPr>
        <w:pStyle w:val="BodyText"/>
      </w:pPr>
      <w:r w:rsidRPr="000913A9">
        <w:t>The following is a list of possible teaching methods that can be used in training.</w:t>
      </w:r>
    </w:p>
    <w:p w14:paraId="705C78E5" w14:textId="77777777" w:rsidR="00647BDB" w:rsidRPr="000913A9" w:rsidRDefault="00647BDB" w:rsidP="00647BDB"/>
    <w:p w14:paraId="2696E37A" w14:textId="7ADADAD9" w:rsidR="00647BDB" w:rsidRPr="000913A9" w:rsidRDefault="000C2F95" w:rsidP="004011FD">
      <w:pPr>
        <w:pStyle w:val="BodyText"/>
        <w:rPr>
          <w:b/>
        </w:rPr>
      </w:pPr>
      <w:r w:rsidRPr="000913A9">
        <w:rPr>
          <w:b/>
        </w:rPr>
        <w:t>Passive</w:t>
      </w:r>
    </w:p>
    <w:p w14:paraId="05A18395" w14:textId="77777777" w:rsidR="00647BDB" w:rsidRPr="000913A9" w:rsidRDefault="00647BDB" w:rsidP="0017146C">
      <w:pPr>
        <w:pStyle w:val="BodyText"/>
        <w:ind w:left="567"/>
      </w:pPr>
      <w:r w:rsidRPr="000913A9">
        <w:t>Teaching</w:t>
      </w:r>
    </w:p>
    <w:p w14:paraId="2041B0D1" w14:textId="77777777" w:rsidR="00647BDB" w:rsidRPr="000913A9" w:rsidRDefault="00647BDB" w:rsidP="0017146C">
      <w:pPr>
        <w:pStyle w:val="BodyText"/>
        <w:ind w:left="567"/>
      </w:pPr>
      <w:r w:rsidRPr="000913A9">
        <w:t>Reading reference material</w:t>
      </w:r>
    </w:p>
    <w:p w14:paraId="1328F28F" w14:textId="77777777" w:rsidR="00647BDB" w:rsidRPr="000913A9" w:rsidRDefault="00647BDB" w:rsidP="0017146C">
      <w:pPr>
        <w:pStyle w:val="BodyText"/>
        <w:ind w:left="567"/>
      </w:pPr>
      <w:r w:rsidRPr="000913A9">
        <w:t>Watching video</w:t>
      </w:r>
    </w:p>
    <w:p w14:paraId="24EE0702" w14:textId="77777777" w:rsidR="00647BDB" w:rsidRPr="000913A9" w:rsidRDefault="00647BDB" w:rsidP="0017146C">
      <w:pPr>
        <w:pStyle w:val="BodyText"/>
        <w:ind w:left="567"/>
      </w:pPr>
      <w:r w:rsidRPr="000913A9">
        <w:t>Listening to audio material</w:t>
      </w:r>
    </w:p>
    <w:p w14:paraId="5A8F8DE6" w14:textId="77777777" w:rsidR="00647BDB" w:rsidRPr="000913A9" w:rsidRDefault="00647BDB" w:rsidP="0017146C">
      <w:pPr>
        <w:pStyle w:val="BodyText"/>
        <w:ind w:left="567"/>
      </w:pPr>
      <w:r w:rsidRPr="000913A9">
        <w:t>Making exercise questions</w:t>
      </w:r>
    </w:p>
    <w:p w14:paraId="504396E8" w14:textId="4F0B4DD1" w:rsidR="00647BDB" w:rsidRPr="000913A9" w:rsidRDefault="008F2DB0" w:rsidP="0017146C">
      <w:pPr>
        <w:pStyle w:val="BodyText"/>
        <w:ind w:left="567"/>
      </w:pPr>
      <w:r w:rsidRPr="000913A9">
        <w:t>Observation</w:t>
      </w:r>
    </w:p>
    <w:p w14:paraId="4C0120C4" w14:textId="77777777" w:rsidR="00647BDB" w:rsidRPr="000913A9" w:rsidRDefault="00647BDB" w:rsidP="0017146C">
      <w:pPr>
        <w:pStyle w:val="BodyText"/>
        <w:ind w:left="567"/>
      </w:pPr>
      <w:r w:rsidRPr="000913A9">
        <w:t>Exchange experience</w:t>
      </w:r>
    </w:p>
    <w:p w14:paraId="6252DAEA" w14:textId="77777777" w:rsidR="00647BDB" w:rsidRPr="000913A9" w:rsidRDefault="00647BDB" w:rsidP="004011FD">
      <w:pPr>
        <w:pStyle w:val="BodyText"/>
      </w:pPr>
    </w:p>
    <w:p w14:paraId="1FA52970" w14:textId="7BAC512D" w:rsidR="00647BDB" w:rsidRPr="000913A9" w:rsidRDefault="000C2F95" w:rsidP="004011FD">
      <w:pPr>
        <w:pStyle w:val="BodyText"/>
        <w:rPr>
          <w:b/>
        </w:rPr>
      </w:pPr>
      <w:r w:rsidRPr="000913A9">
        <w:rPr>
          <w:b/>
        </w:rPr>
        <w:t>Semi-active</w:t>
      </w:r>
    </w:p>
    <w:p w14:paraId="1E336CC8" w14:textId="77777777" w:rsidR="00647BDB" w:rsidRPr="000913A9" w:rsidRDefault="00647BDB" w:rsidP="0017146C">
      <w:pPr>
        <w:pStyle w:val="BodyText"/>
        <w:ind w:left="567"/>
      </w:pPr>
      <w:r w:rsidRPr="000913A9">
        <w:t>Guided discussion</w:t>
      </w:r>
    </w:p>
    <w:p w14:paraId="35E0E5E3" w14:textId="77777777" w:rsidR="00647BDB" w:rsidRPr="000913A9" w:rsidRDefault="00647BDB" w:rsidP="0017146C">
      <w:pPr>
        <w:pStyle w:val="BodyText"/>
        <w:ind w:left="567"/>
      </w:pPr>
      <w:r w:rsidRPr="000913A9">
        <w:t>Case study</w:t>
      </w:r>
    </w:p>
    <w:p w14:paraId="0FDFF5E8" w14:textId="77777777" w:rsidR="00647BDB" w:rsidRPr="000913A9" w:rsidRDefault="00647BDB" w:rsidP="0017146C">
      <w:pPr>
        <w:pStyle w:val="BodyText"/>
        <w:ind w:left="567"/>
      </w:pPr>
      <w:r w:rsidRPr="000913A9">
        <w:t>Asking questions</w:t>
      </w:r>
    </w:p>
    <w:p w14:paraId="1DE980DA" w14:textId="77777777" w:rsidR="00647BDB" w:rsidRPr="000913A9" w:rsidRDefault="00647BDB" w:rsidP="0017146C">
      <w:pPr>
        <w:pStyle w:val="BodyText"/>
        <w:ind w:left="567"/>
      </w:pPr>
      <w:r w:rsidRPr="000913A9">
        <w:t>Pair work</w:t>
      </w:r>
    </w:p>
    <w:p w14:paraId="2200EE2F" w14:textId="77777777" w:rsidR="00647BDB" w:rsidRPr="000913A9" w:rsidRDefault="00647BDB" w:rsidP="0017146C">
      <w:pPr>
        <w:pStyle w:val="BodyText"/>
        <w:ind w:left="567"/>
      </w:pPr>
      <w:r w:rsidRPr="000913A9">
        <w:t>Group exercise</w:t>
      </w:r>
    </w:p>
    <w:p w14:paraId="18BE4363" w14:textId="77777777" w:rsidR="00647BDB" w:rsidRPr="000913A9" w:rsidRDefault="00647BDB" w:rsidP="0017146C">
      <w:pPr>
        <w:pStyle w:val="BodyText"/>
        <w:ind w:left="567"/>
      </w:pPr>
      <w:r w:rsidRPr="000913A9">
        <w:t>Essay</w:t>
      </w:r>
    </w:p>
    <w:p w14:paraId="562BFD49" w14:textId="77777777" w:rsidR="00647BDB" w:rsidRPr="000913A9" w:rsidRDefault="00647BDB" w:rsidP="004011FD">
      <w:pPr>
        <w:pStyle w:val="BodyText"/>
      </w:pPr>
    </w:p>
    <w:p w14:paraId="70A0CEEE" w14:textId="77777777" w:rsidR="00647BDB" w:rsidRPr="000913A9" w:rsidRDefault="00647BDB" w:rsidP="004011FD">
      <w:pPr>
        <w:pStyle w:val="BodyText"/>
        <w:rPr>
          <w:b/>
        </w:rPr>
      </w:pPr>
      <w:r w:rsidRPr="000913A9">
        <w:rPr>
          <w:b/>
        </w:rPr>
        <w:t>Active</w:t>
      </w:r>
    </w:p>
    <w:p w14:paraId="642F7280" w14:textId="77777777" w:rsidR="00647BDB" w:rsidRPr="000913A9" w:rsidRDefault="00647BDB" w:rsidP="0017146C">
      <w:pPr>
        <w:pStyle w:val="BodyText"/>
        <w:ind w:left="567"/>
      </w:pPr>
      <w:r w:rsidRPr="000913A9">
        <w:t>Excursion</w:t>
      </w:r>
    </w:p>
    <w:p w14:paraId="0B488407" w14:textId="77777777" w:rsidR="00647BDB" w:rsidRPr="000913A9" w:rsidRDefault="00647BDB" w:rsidP="0017146C">
      <w:pPr>
        <w:pStyle w:val="BodyText"/>
        <w:ind w:left="567"/>
      </w:pPr>
      <w:r w:rsidRPr="000913A9">
        <w:t>Role play</w:t>
      </w:r>
    </w:p>
    <w:p w14:paraId="77FDA6C1" w14:textId="77777777" w:rsidR="00647BDB" w:rsidRPr="000913A9" w:rsidRDefault="00647BDB" w:rsidP="0017146C">
      <w:pPr>
        <w:pStyle w:val="BodyText"/>
        <w:ind w:left="567"/>
      </w:pPr>
      <w:r w:rsidRPr="000913A9">
        <w:t>Presentation</w:t>
      </w:r>
    </w:p>
    <w:p w14:paraId="58F32C61" w14:textId="77777777" w:rsidR="00647BDB" w:rsidRPr="000913A9" w:rsidRDefault="00647BDB" w:rsidP="0017146C">
      <w:pPr>
        <w:pStyle w:val="BodyText"/>
        <w:ind w:left="567"/>
      </w:pPr>
      <w:r w:rsidRPr="000913A9">
        <w:t>Making puzzles</w:t>
      </w:r>
    </w:p>
    <w:p w14:paraId="03FA5F3B" w14:textId="77777777" w:rsidR="00647BDB" w:rsidRPr="000913A9" w:rsidRDefault="00647BDB" w:rsidP="0017146C">
      <w:pPr>
        <w:pStyle w:val="BodyText"/>
        <w:ind w:left="567"/>
      </w:pPr>
      <w:r w:rsidRPr="000913A9">
        <w:t>Simulation exercise</w:t>
      </w:r>
    </w:p>
    <w:p w14:paraId="372413AE" w14:textId="77777777" w:rsidR="00647BDB" w:rsidRPr="000913A9" w:rsidRDefault="00647BDB" w:rsidP="0017146C">
      <w:pPr>
        <w:pStyle w:val="BodyText"/>
        <w:ind w:left="567"/>
      </w:pPr>
      <w:r w:rsidRPr="000913A9">
        <w:t>Quiz</w:t>
      </w:r>
    </w:p>
    <w:p w14:paraId="7E13CB5B" w14:textId="77777777" w:rsidR="00647BDB" w:rsidRPr="000913A9" w:rsidRDefault="00647BDB" w:rsidP="0017146C">
      <w:pPr>
        <w:pStyle w:val="BodyText"/>
        <w:ind w:left="567"/>
      </w:pPr>
      <w:r w:rsidRPr="000913A9">
        <w:t>Game</w:t>
      </w:r>
    </w:p>
    <w:p w14:paraId="586D5765" w14:textId="77777777" w:rsidR="00647BDB" w:rsidRPr="000913A9" w:rsidRDefault="00647BDB" w:rsidP="0017146C">
      <w:pPr>
        <w:pStyle w:val="BodyText"/>
        <w:ind w:left="567"/>
      </w:pPr>
      <w:r w:rsidRPr="000913A9">
        <w:t>Fieldwork</w:t>
      </w:r>
    </w:p>
    <w:p w14:paraId="75BEA8E9" w14:textId="77777777" w:rsidR="00647BDB" w:rsidRPr="000913A9" w:rsidRDefault="00647BDB" w:rsidP="0017146C">
      <w:pPr>
        <w:pStyle w:val="BodyText"/>
        <w:ind w:left="567"/>
      </w:pPr>
      <w:r w:rsidRPr="000913A9">
        <w:t>Making questions</w:t>
      </w:r>
    </w:p>
    <w:p w14:paraId="7FCB609B" w14:textId="726BD408" w:rsidR="00647BDB" w:rsidRPr="000913A9" w:rsidRDefault="00647BDB" w:rsidP="0017146C">
      <w:pPr>
        <w:pStyle w:val="BodyText"/>
        <w:ind w:left="567"/>
      </w:pPr>
      <w:r w:rsidRPr="000913A9">
        <w:t>Teaching by student</w:t>
      </w:r>
    </w:p>
    <w:p w14:paraId="7656CF9B" w14:textId="1F2BE195" w:rsidR="00647BDB" w:rsidRPr="000913A9" w:rsidRDefault="00647BDB" w:rsidP="00AA6BC1">
      <w:pPr>
        <w:pStyle w:val="Annex"/>
      </w:pPr>
      <w:r w:rsidRPr="000913A9">
        <w:br w:type="page"/>
      </w:r>
      <w:bookmarkStart w:id="105" w:name="_Toc367359105"/>
      <w:bookmarkStart w:id="106" w:name="_Toc370820431"/>
      <w:bookmarkStart w:id="107" w:name="_Ref444869964"/>
      <w:bookmarkStart w:id="108" w:name="_Toc82183620"/>
      <w:r w:rsidR="007824FE" w:rsidRPr="003231D3">
        <w:rPr>
          <w:caps w:val="0"/>
          <w:highlight w:val="yellow"/>
        </w:rPr>
        <w:lastRenderedPageBreak/>
        <w:t>DEFINITION OF</w:t>
      </w:r>
      <w:commentRangeStart w:id="109"/>
      <w:r w:rsidR="007824FE" w:rsidRPr="003231D3">
        <w:rPr>
          <w:caps w:val="0"/>
          <w:highlight w:val="yellow"/>
        </w:rPr>
        <w:t xml:space="preserve"> VERBS</w:t>
      </w:r>
      <w:bookmarkEnd w:id="105"/>
      <w:bookmarkEnd w:id="106"/>
      <w:bookmarkEnd w:id="107"/>
      <w:bookmarkEnd w:id="108"/>
      <w:commentRangeEnd w:id="109"/>
      <w:r w:rsidR="006A1E05" w:rsidRPr="000913A9">
        <w:rPr>
          <w:rStyle w:val="CommentReference"/>
          <w:sz w:val="28"/>
          <w:szCs w:val="22"/>
        </w:rPr>
        <w:commentReference w:id="109"/>
      </w:r>
    </w:p>
    <w:p w14:paraId="7B67723A" w14:textId="2A597210" w:rsidR="00647BDB" w:rsidRPr="000913A9" w:rsidRDefault="00647BDB" w:rsidP="000C2F95">
      <w:pPr>
        <w:pStyle w:val="BodyText"/>
      </w:pPr>
      <w:r w:rsidRPr="000913A9">
        <w:rPr>
          <w:b/>
        </w:rPr>
        <w:t>Level 1</w:t>
      </w:r>
      <w:r w:rsidRPr="000913A9">
        <w:t>: A basic knowledge of the subject.</w:t>
      </w:r>
      <w:r w:rsidR="0008420C">
        <w:t xml:space="preserve"> </w:t>
      </w:r>
      <w:r w:rsidRPr="000913A9">
        <w:t>It is the ability to remember essential points, to memor</w:t>
      </w:r>
      <w:r w:rsidR="0008420C">
        <w:t>ize</w:t>
      </w:r>
      <w:r w:rsidRPr="000913A9">
        <w:t xml:space="preserve"> data and retrieve it.</w:t>
      </w:r>
    </w:p>
    <w:p w14:paraId="4A962444" w14:textId="56B77A31" w:rsidR="00647BDB" w:rsidRPr="000913A9" w:rsidRDefault="00647BDB" w:rsidP="00647BDB">
      <w:pPr>
        <w:rPr>
          <w:rFonts w:cs="Times"/>
          <w:b/>
        </w:rPr>
      </w:pPr>
      <w:r w:rsidRPr="000913A9">
        <w:rPr>
          <w:b/>
          <w:noProof/>
          <w:lang w:val="fr-FR" w:eastAsia="fr-FR"/>
        </w:rPr>
        <w:drawing>
          <wp:inline distT="0" distB="0" distL="0" distR="0" wp14:anchorId="368F1CF6" wp14:editId="2B56C769">
            <wp:extent cx="10795" cy="10795"/>
            <wp:effectExtent l="0" t="0" r="0" b="0"/>
            <wp:docPr id="76"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tbl>
      <w:tblPr>
        <w:tblStyle w:val="LightShading-Accent1"/>
        <w:tblW w:w="9639" w:type="dxa"/>
        <w:jc w:val="center"/>
        <w:tblLayout w:type="fixed"/>
        <w:tblLook w:val="0420" w:firstRow="1" w:lastRow="0" w:firstColumn="0" w:lastColumn="0" w:noHBand="0" w:noVBand="1"/>
      </w:tblPr>
      <w:tblGrid>
        <w:gridCol w:w="1725"/>
        <w:gridCol w:w="3810"/>
        <w:gridCol w:w="4104"/>
      </w:tblGrid>
      <w:tr w:rsidR="00647BDB" w:rsidRPr="000913A9" w14:paraId="2450C112" w14:textId="77777777" w:rsidTr="000C2F95">
        <w:trPr>
          <w:cnfStyle w:val="100000000000" w:firstRow="1" w:lastRow="0" w:firstColumn="0" w:lastColumn="0" w:oddVBand="0" w:evenVBand="0" w:oddHBand="0" w:evenHBand="0" w:firstRowFirstColumn="0" w:firstRowLastColumn="0" w:lastRowFirstColumn="0" w:lastRowLastColumn="0"/>
          <w:jc w:val="center"/>
        </w:trPr>
        <w:tc>
          <w:tcPr>
            <w:tcW w:w="1668" w:type="dxa"/>
          </w:tcPr>
          <w:p w14:paraId="7CFA0EA7"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Verb</w:t>
            </w:r>
          </w:p>
        </w:tc>
        <w:tc>
          <w:tcPr>
            <w:tcW w:w="3685" w:type="dxa"/>
          </w:tcPr>
          <w:p w14:paraId="20112796"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Definition</w:t>
            </w:r>
          </w:p>
        </w:tc>
        <w:tc>
          <w:tcPr>
            <w:tcW w:w="3969" w:type="dxa"/>
          </w:tcPr>
          <w:p w14:paraId="4D287657"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Example</w:t>
            </w:r>
          </w:p>
        </w:tc>
      </w:tr>
      <w:tr w:rsidR="00647BDB" w:rsidRPr="000913A9" w14:paraId="3A32E5ED" w14:textId="77777777" w:rsidTr="0063351C">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490BA4BB" w14:textId="77777777" w:rsidR="00647BDB" w:rsidRPr="000913A9" w:rsidRDefault="00647BDB" w:rsidP="008F2DB0">
            <w:pPr>
              <w:pStyle w:val="Tabletext"/>
              <w:rPr>
                <w:rFonts w:asciiTheme="minorHAnsi" w:hAnsiTheme="minorHAnsi"/>
                <w:b/>
              </w:rPr>
            </w:pPr>
            <w:r w:rsidRPr="000913A9">
              <w:rPr>
                <w:rFonts w:asciiTheme="minorHAnsi" w:hAnsiTheme="minorHAnsi"/>
              </w:rPr>
              <w:t>Define</w:t>
            </w:r>
          </w:p>
        </w:tc>
        <w:tc>
          <w:tcPr>
            <w:tcW w:w="3685" w:type="dxa"/>
            <w:shd w:val="clear" w:color="auto" w:fill="D4EDFC"/>
          </w:tcPr>
          <w:p w14:paraId="5EBB87ED" w14:textId="77777777" w:rsidR="00647BDB" w:rsidRPr="000913A9" w:rsidRDefault="00647BDB" w:rsidP="008F2DB0">
            <w:pPr>
              <w:pStyle w:val="Tabletext"/>
              <w:rPr>
                <w:rFonts w:asciiTheme="minorHAnsi" w:hAnsiTheme="minorHAnsi"/>
                <w:b/>
              </w:rPr>
            </w:pPr>
            <w:r w:rsidRPr="000913A9">
              <w:rPr>
                <w:rFonts w:asciiTheme="minorHAnsi" w:hAnsiTheme="minorHAnsi"/>
              </w:rPr>
              <w:t>State what it is and what its limits are; state the definition</w:t>
            </w:r>
          </w:p>
        </w:tc>
        <w:tc>
          <w:tcPr>
            <w:tcW w:w="3969" w:type="dxa"/>
            <w:shd w:val="clear" w:color="auto" w:fill="D4EDFC"/>
          </w:tcPr>
          <w:p w14:paraId="5B5A81D0" w14:textId="77777777" w:rsidR="00647BDB" w:rsidRPr="000913A9" w:rsidRDefault="00647BDB" w:rsidP="008F2DB0">
            <w:pPr>
              <w:pStyle w:val="Tabletext"/>
              <w:rPr>
                <w:rFonts w:asciiTheme="minorHAnsi" w:hAnsiTheme="minorHAnsi"/>
                <w:b/>
              </w:rPr>
            </w:pPr>
            <w:r w:rsidRPr="000913A9">
              <w:rPr>
                <w:rFonts w:asciiTheme="minorHAnsi" w:hAnsiTheme="minorHAnsi"/>
              </w:rPr>
              <w:t>Define information service.</w:t>
            </w:r>
          </w:p>
        </w:tc>
      </w:tr>
      <w:tr w:rsidR="00647BDB" w:rsidRPr="000913A9" w14:paraId="7CDE2021" w14:textId="77777777" w:rsidTr="000C2F95">
        <w:trPr>
          <w:jc w:val="center"/>
        </w:trPr>
        <w:tc>
          <w:tcPr>
            <w:tcW w:w="1668" w:type="dxa"/>
          </w:tcPr>
          <w:p w14:paraId="4DAB7503" w14:textId="77777777" w:rsidR="00647BDB" w:rsidRPr="000913A9" w:rsidRDefault="00647BDB" w:rsidP="008F2DB0">
            <w:pPr>
              <w:pStyle w:val="Tabletext"/>
              <w:rPr>
                <w:rFonts w:asciiTheme="minorHAnsi" w:hAnsiTheme="minorHAnsi"/>
                <w:b/>
              </w:rPr>
            </w:pPr>
            <w:r w:rsidRPr="000913A9">
              <w:rPr>
                <w:rFonts w:asciiTheme="minorHAnsi" w:hAnsiTheme="minorHAnsi"/>
              </w:rPr>
              <w:t>List</w:t>
            </w:r>
          </w:p>
        </w:tc>
        <w:tc>
          <w:tcPr>
            <w:tcW w:w="3685" w:type="dxa"/>
          </w:tcPr>
          <w:p w14:paraId="45B4CB9B" w14:textId="77777777" w:rsidR="00647BDB" w:rsidRPr="000913A9" w:rsidRDefault="00647BDB" w:rsidP="008F2DB0">
            <w:pPr>
              <w:pStyle w:val="Tabletext"/>
              <w:rPr>
                <w:rFonts w:asciiTheme="minorHAnsi" w:hAnsiTheme="minorHAnsi"/>
                <w:b/>
              </w:rPr>
            </w:pPr>
            <w:r w:rsidRPr="000913A9">
              <w:rPr>
                <w:rFonts w:asciiTheme="minorHAnsi" w:hAnsiTheme="minorHAnsi"/>
              </w:rPr>
              <w:t>Say one after the other</w:t>
            </w:r>
          </w:p>
        </w:tc>
        <w:tc>
          <w:tcPr>
            <w:tcW w:w="3969" w:type="dxa"/>
          </w:tcPr>
          <w:p w14:paraId="43F3D924" w14:textId="77777777" w:rsidR="00647BDB" w:rsidRPr="000913A9" w:rsidRDefault="00647BDB" w:rsidP="008F2DB0">
            <w:pPr>
              <w:pStyle w:val="Tabletext"/>
              <w:rPr>
                <w:rFonts w:asciiTheme="minorHAnsi" w:hAnsiTheme="minorHAnsi"/>
                <w:b/>
              </w:rPr>
            </w:pPr>
            <w:r w:rsidRPr="000913A9">
              <w:rPr>
                <w:rFonts w:asciiTheme="minorHAnsi" w:hAnsiTheme="minorHAnsi"/>
              </w:rPr>
              <w:t>List the main structural components of a vessel.</w:t>
            </w:r>
          </w:p>
        </w:tc>
      </w:tr>
      <w:tr w:rsidR="00647BDB" w:rsidRPr="000913A9" w14:paraId="0D38898A"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70837AF6" w14:textId="77777777" w:rsidR="00647BDB" w:rsidRPr="000913A9" w:rsidRDefault="00647BDB" w:rsidP="008F2DB0">
            <w:pPr>
              <w:pStyle w:val="Tabletext"/>
              <w:rPr>
                <w:rFonts w:asciiTheme="minorHAnsi" w:hAnsiTheme="minorHAnsi"/>
                <w:b/>
              </w:rPr>
            </w:pPr>
            <w:r w:rsidRPr="000913A9">
              <w:rPr>
                <w:rFonts w:asciiTheme="minorHAnsi" w:hAnsiTheme="minorHAnsi"/>
              </w:rPr>
              <w:t>Name</w:t>
            </w:r>
          </w:p>
        </w:tc>
        <w:tc>
          <w:tcPr>
            <w:tcW w:w="3685" w:type="dxa"/>
            <w:shd w:val="clear" w:color="auto" w:fill="D4EDFC"/>
          </w:tcPr>
          <w:p w14:paraId="7F111BA3" w14:textId="77777777" w:rsidR="00647BDB" w:rsidRPr="000913A9" w:rsidRDefault="00647BDB" w:rsidP="008F2DB0">
            <w:pPr>
              <w:pStyle w:val="Tabletext"/>
              <w:rPr>
                <w:rFonts w:asciiTheme="minorHAnsi" w:hAnsiTheme="minorHAnsi"/>
                <w:b/>
              </w:rPr>
            </w:pPr>
            <w:r w:rsidRPr="000913A9">
              <w:rPr>
                <w:rFonts w:asciiTheme="minorHAnsi" w:hAnsiTheme="minorHAnsi"/>
              </w:rPr>
              <w:t>Give name of objects or procedures</w:t>
            </w:r>
          </w:p>
        </w:tc>
        <w:tc>
          <w:tcPr>
            <w:tcW w:w="3969" w:type="dxa"/>
            <w:shd w:val="clear" w:color="auto" w:fill="D4EDFC"/>
          </w:tcPr>
          <w:p w14:paraId="4E5E2830" w14:textId="4479AA7A" w:rsidR="00647BDB" w:rsidRPr="000913A9" w:rsidRDefault="00647BDB" w:rsidP="008F2DB0">
            <w:pPr>
              <w:pStyle w:val="Tabletext"/>
              <w:rPr>
                <w:rFonts w:asciiTheme="minorHAnsi" w:hAnsiTheme="minorHAnsi"/>
                <w:b/>
              </w:rPr>
            </w:pPr>
            <w:r w:rsidRPr="000913A9">
              <w:rPr>
                <w:rFonts w:asciiTheme="minorHAnsi" w:hAnsiTheme="minorHAnsi"/>
              </w:rPr>
              <w:t>Name the key national and international maritime organ</w:t>
            </w:r>
            <w:r w:rsidR="0008420C">
              <w:rPr>
                <w:rFonts w:asciiTheme="minorHAnsi" w:hAnsiTheme="minorHAnsi"/>
              </w:rPr>
              <w:t>iza</w:t>
            </w:r>
            <w:r w:rsidRPr="000913A9">
              <w:rPr>
                <w:rFonts w:asciiTheme="minorHAnsi" w:hAnsiTheme="minorHAnsi"/>
              </w:rPr>
              <w:t>tions.</w:t>
            </w:r>
          </w:p>
        </w:tc>
      </w:tr>
      <w:tr w:rsidR="00647BDB" w:rsidRPr="000913A9" w14:paraId="0578BEB2" w14:textId="77777777" w:rsidTr="000C2F95">
        <w:trPr>
          <w:jc w:val="center"/>
        </w:trPr>
        <w:tc>
          <w:tcPr>
            <w:tcW w:w="1668" w:type="dxa"/>
          </w:tcPr>
          <w:p w14:paraId="4D012D47" w14:textId="0A8DDBEC" w:rsidR="00647BDB" w:rsidRPr="000913A9" w:rsidRDefault="00647BDB" w:rsidP="008F2DB0">
            <w:pPr>
              <w:pStyle w:val="Tabletext"/>
              <w:rPr>
                <w:rFonts w:asciiTheme="minorHAnsi" w:hAnsiTheme="minorHAnsi"/>
                <w:b/>
              </w:rPr>
            </w:pPr>
            <w:r w:rsidRPr="000913A9">
              <w:rPr>
                <w:rFonts w:asciiTheme="minorHAnsi" w:hAnsiTheme="minorHAnsi"/>
              </w:rPr>
              <w:t>Recogn</w:t>
            </w:r>
            <w:r w:rsidR="0008420C">
              <w:rPr>
                <w:rFonts w:asciiTheme="minorHAnsi" w:hAnsiTheme="minorHAnsi"/>
              </w:rPr>
              <w:t>ize</w:t>
            </w:r>
          </w:p>
        </w:tc>
        <w:tc>
          <w:tcPr>
            <w:tcW w:w="3685" w:type="dxa"/>
          </w:tcPr>
          <w:p w14:paraId="4132D4D5" w14:textId="77777777" w:rsidR="00647BDB" w:rsidRPr="000913A9" w:rsidRDefault="00647BDB" w:rsidP="008F2DB0">
            <w:pPr>
              <w:pStyle w:val="Tabletext"/>
              <w:rPr>
                <w:rFonts w:asciiTheme="minorHAnsi" w:hAnsiTheme="minorHAnsi"/>
                <w:b/>
              </w:rPr>
            </w:pPr>
            <w:r w:rsidRPr="000913A9">
              <w:rPr>
                <w:rFonts w:asciiTheme="minorHAnsi" w:hAnsiTheme="minorHAnsi"/>
              </w:rPr>
              <w:t>To know what it is because you've seen it before</w:t>
            </w:r>
          </w:p>
        </w:tc>
        <w:tc>
          <w:tcPr>
            <w:tcW w:w="3969" w:type="dxa"/>
          </w:tcPr>
          <w:p w14:paraId="561BD9A0" w14:textId="7F3A98CA" w:rsidR="00647BDB" w:rsidRPr="000913A9" w:rsidRDefault="00647BDB" w:rsidP="008F2DB0">
            <w:pPr>
              <w:pStyle w:val="Tabletext"/>
              <w:rPr>
                <w:rFonts w:asciiTheme="minorHAnsi" w:hAnsiTheme="minorHAnsi"/>
                <w:b/>
              </w:rPr>
            </w:pPr>
            <w:r w:rsidRPr="000913A9">
              <w:rPr>
                <w:rFonts w:asciiTheme="minorHAnsi" w:hAnsiTheme="minorHAnsi"/>
              </w:rPr>
              <w:t>Recogn</w:t>
            </w:r>
            <w:r w:rsidR="0008420C">
              <w:rPr>
                <w:rFonts w:asciiTheme="minorHAnsi" w:hAnsiTheme="minorHAnsi"/>
              </w:rPr>
              <w:t>ize</w:t>
            </w:r>
            <w:r w:rsidRPr="000913A9">
              <w:rPr>
                <w:rFonts w:asciiTheme="minorHAnsi" w:hAnsiTheme="minorHAnsi"/>
              </w:rPr>
              <w:t xml:space="preserve"> a developing traffic situation.</w:t>
            </w:r>
          </w:p>
        </w:tc>
      </w:tr>
      <w:tr w:rsidR="00647BDB" w:rsidRPr="000913A9" w14:paraId="68659A5B"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43877E7" w14:textId="77777777" w:rsidR="00647BDB" w:rsidRPr="000913A9" w:rsidRDefault="00647BDB" w:rsidP="008F2DB0">
            <w:pPr>
              <w:pStyle w:val="Tabletext"/>
              <w:rPr>
                <w:rFonts w:asciiTheme="minorHAnsi" w:hAnsiTheme="minorHAnsi"/>
                <w:b/>
              </w:rPr>
            </w:pPr>
            <w:r w:rsidRPr="000913A9">
              <w:rPr>
                <w:rFonts w:asciiTheme="minorHAnsi" w:hAnsiTheme="minorHAnsi"/>
              </w:rPr>
              <w:t>State</w:t>
            </w:r>
          </w:p>
        </w:tc>
        <w:tc>
          <w:tcPr>
            <w:tcW w:w="3685" w:type="dxa"/>
            <w:shd w:val="clear" w:color="auto" w:fill="D4EDFC"/>
          </w:tcPr>
          <w:p w14:paraId="055C861B" w14:textId="77777777" w:rsidR="00647BDB" w:rsidRPr="000913A9" w:rsidRDefault="00647BDB" w:rsidP="008F2DB0">
            <w:pPr>
              <w:pStyle w:val="Tabletext"/>
              <w:rPr>
                <w:rFonts w:asciiTheme="minorHAnsi" w:hAnsiTheme="minorHAnsi"/>
                <w:b/>
              </w:rPr>
            </w:pPr>
            <w:r w:rsidRPr="000913A9">
              <w:rPr>
                <w:rFonts w:asciiTheme="minorHAnsi" w:hAnsiTheme="minorHAnsi"/>
              </w:rPr>
              <w:t>Say or write in a formal or definite way</w:t>
            </w:r>
          </w:p>
        </w:tc>
        <w:tc>
          <w:tcPr>
            <w:tcW w:w="3969" w:type="dxa"/>
            <w:shd w:val="clear" w:color="auto" w:fill="D4EDFC"/>
          </w:tcPr>
          <w:p w14:paraId="49915B3A" w14:textId="77777777" w:rsidR="00647BDB" w:rsidRPr="000913A9" w:rsidRDefault="00647BDB" w:rsidP="008F2DB0">
            <w:pPr>
              <w:pStyle w:val="Tabletext"/>
              <w:rPr>
                <w:rFonts w:asciiTheme="minorHAnsi" w:hAnsiTheme="minorHAnsi"/>
                <w:b/>
              </w:rPr>
            </w:pPr>
            <w:r w:rsidRPr="000913A9">
              <w:rPr>
                <w:rFonts w:asciiTheme="minorHAnsi" w:hAnsiTheme="minorHAnsi"/>
              </w:rPr>
              <w:t>State the navigational hazards to vessels.</w:t>
            </w:r>
          </w:p>
        </w:tc>
      </w:tr>
    </w:tbl>
    <w:p w14:paraId="1CDF908B" w14:textId="77777777" w:rsidR="00647BDB" w:rsidRPr="000913A9" w:rsidRDefault="00647BDB" w:rsidP="00647BDB">
      <w:pPr>
        <w:rPr>
          <w:b/>
        </w:rPr>
      </w:pPr>
    </w:p>
    <w:p w14:paraId="47B8E529" w14:textId="77777777" w:rsidR="00647BDB" w:rsidRPr="000913A9" w:rsidRDefault="00647BDB" w:rsidP="00647BDB">
      <w:pPr>
        <w:pStyle w:val="BodyText"/>
      </w:pPr>
      <w:r w:rsidRPr="000913A9">
        <w:rPr>
          <w:b/>
        </w:rPr>
        <w:t>Level 2</w:t>
      </w:r>
      <w:r w:rsidRPr="000913A9">
        <w:t>: The ability to understand and to discuss the subject matter intelligently in order to represent and act upon certain objects and events.</w:t>
      </w:r>
    </w:p>
    <w:p w14:paraId="1B3C265F" w14:textId="77777777" w:rsidR="00647BDB" w:rsidRPr="000913A9" w:rsidRDefault="00647BDB" w:rsidP="00647BDB">
      <w:pPr>
        <w:rPr>
          <w:b/>
        </w:rPr>
      </w:pPr>
    </w:p>
    <w:tbl>
      <w:tblPr>
        <w:tblStyle w:val="LightShading-Accent1"/>
        <w:tblW w:w="9639" w:type="dxa"/>
        <w:jc w:val="center"/>
        <w:tblLayout w:type="fixed"/>
        <w:tblLook w:val="0420" w:firstRow="1" w:lastRow="0" w:firstColumn="0" w:lastColumn="0" w:noHBand="0" w:noVBand="1"/>
      </w:tblPr>
      <w:tblGrid>
        <w:gridCol w:w="1719"/>
        <w:gridCol w:w="14"/>
        <w:gridCol w:w="3778"/>
        <w:gridCol w:w="24"/>
        <w:gridCol w:w="4104"/>
      </w:tblGrid>
      <w:tr w:rsidR="00647BDB" w:rsidRPr="000913A9" w14:paraId="4CA2C20F" w14:textId="77777777" w:rsidTr="0084717D">
        <w:trPr>
          <w:cnfStyle w:val="100000000000" w:firstRow="1" w:lastRow="0" w:firstColumn="0" w:lastColumn="0" w:oddVBand="0" w:evenVBand="0" w:oddHBand="0" w:evenHBand="0" w:firstRowFirstColumn="0" w:firstRowLastColumn="0" w:lastRowFirstColumn="0" w:lastRowLastColumn="0"/>
          <w:jc w:val="center"/>
        </w:trPr>
        <w:tc>
          <w:tcPr>
            <w:tcW w:w="1676" w:type="dxa"/>
            <w:gridSpan w:val="2"/>
          </w:tcPr>
          <w:p w14:paraId="6D98C122"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Verb</w:t>
            </w:r>
          </w:p>
        </w:tc>
        <w:tc>
          <w:tcPr>
            <w:tcW w:w="3677" w:type="dxa"/>
            <w:gridSpan w:val="2"/>
          </w:tcPr>
          <w:p w14:paraId="18361F27"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Definition</w:t>
            </w:r>
          </w:p>
        </w:tc>
        <w:tc>
          <w:tcPr>
            <w:tcW w:w="3969" w:type="dxa"/>
          </w:tcPr>
          <w:p w14:paraId="6F55E0EC" w14:textId="77777777" w:rsidR="00647BDB" w:rsidRPr="000913A9" w:rsidRDefault="00647BDB" w:rsidP="008F2DB0">
            <w:pPr>
              <w:pStyle w:val="Tableheading"/>
              <w:rPr>
                <w:rFonts w:asciiTheme="minorHAnsi" w:hAnsiTheme="minorHAnsi"/>
                <w:b/>
                <w:lang w:val="en-GB"/>
              </w:rPr>
            </w:pPr>
            <w:r w:rsidRPr="000913A9">
              <w:rPr>
                <w:noProof/>
                <w:lang w:val="fr-FR" w:eastAsia="fr-FR"/>
              </w:rPr>
              <w:drawing>
                <wp:inline distT="0" distB="0" distL="0" distR="0" wp14:anchorId="0977D86A" wp14:editId="55B60212">
                  <wp:extent cx="10795" cy="10795"/>
                  <wp:effectExtent l="0" t="0" r="0" b="0"/>
                  <wp:docPr id="34"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913A9">
              <w:rPr>
                <w:rFonts w:asciiTheme="minorHAnsi" w:hAnsiTheme="minorHAnsi"/>
                <w:b/>
                <w:lang w:val="en-GB"/>
              </w:rPr>
              <w:t>Example</w:t>
            </w:r>
          </w:p>
        </w:tc>
      </w:tr>
      <w:tr w:rsidR="00647BDB" w:rsidRPr="000913A9" w14:paraId="54C3D556"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2" w:type="dxa"/>
            <w:shd w:val="clear" w:color="auto" w:fill="D4EDFC"/>
          </w:tcPr>
          <w:p w14:paraId="1AFB8AE6" w14:textId="06047619" w:rsidR="00647BDB" w:rsidRPr="000913A9" w:rsidRDefault="00647BDB" w:rsidP="008F2DB0">
            <w:pPr>
              <w:pStyle w:val="Tabletext"/>
              <w:rPr>
                <w:rFonts w:asciiTheme="minorHAnsi" w:hAnsiTheme="minorHAnsi"/>
                <w:b/>
              </w:rPr>
            </w:pPr>
            <w:r w:rsidRPr="000913A9">
              <w:rPr>
                <w:rFonts w:asciiTheme="minorHAnsi" w:hAnsiTheme="minorHAnsi"/>
              </w:rPr>
              <w:t>Character</w:t>
            </w:r>
            <w:r w:rsidR="0008420C">
              <w:rPr>
                <w:rFonts w:asciiTheme="minorHAnsi" w:hAnsiTheme="minorHAnsi"/>
              </w:rPr>
              <w:t>ize</w:t>
            </w:r>
          </w:p>
        </w:tc>
        <w:tc>
          <w:tcPr>
            <w:tcW w:w="3668" w:type="dxa"/>
            <w:gridSpan w:val="2"/>
            <w:shd w:val="clear" w:color="auto" w:fill="D4EDFC"/>
          </w:tcPr>
          <w:p w14:paraId="3F0C5E0A" w14:textId="77777777" w:rsidR="00647BDB" w:rsidRPr="000913A9" w:rsidRDefault="00647BDB" w:rsidP="008F2DB0">
            <w:pPr>
              <w:pStyle w:val="Tabletext"/>
              <w:rPr>
                <w:rFonts w:asciiTheme="minorHAnsi" w:hAnsiTheme="minorHAnsi"/>
                <w:b/>
              </w:rPr>
            </w:pPr>
            <w:r w:rsidRPr="000913A9">
              <w:rPr>
                <w:rFonts w:asciiTheme="minorHAnsi" w:hAnsiTheme="minorHAnsi"/>
              </w:rPr>
              <w:t>To describe the quality or features in something</w:t>
            </w:r>
          </w:p>
        </w:tc>
        <w:tc>
          <w:tcPr>
            <w:tcW w:w="3992" w:type="dxa"/>
            <w:gridSpan w:val="2"/>
            <w:shd w:val="clear" w:color="auto" w:fill="D4EDFC"/>
          </w:tcPr>
          <w:p w14:paraId="58808038" w14:textId="7433422B" w:rsidR="00647BDB" w:rsidRPr="000913A9" w:rsidRDefault="00647BDB" w:rsidP="008F2DB0">
            <w:pPr>
              <w:pStyle w:val="Tabletext"/>
              <w:rPr>
                <w:rFonts w:asciiTheme="minorHAnsi" w:hAnsiTheme="minorHAnsi"/>
                <w:b/>
              </w:rPr>
            </w:pPr>
            <w:r w:rsidRPr="000913A9">
              <w:rPr>
                <w:rFonts w:asciiTheme="minorHAnsi" w:hAnsiTheme="minorHAnsi"/>
              </w:rPr>
              <w:t>Character</w:t>
            </w:r>
            <w:r w:rsidR="0008420C">
              <w:rPr>
                <w:rFonts w:asciiTheme="minorHAnsi" w:hAnsiTheme="minorHAnsi"/>
              </w:rPr>
              <w:t>ize</w:t>
            </w:r>
            <w:r w:rsidRPr="000913A9">
              <w:rPr>
                <w:rFonts w:asciiTheme="minorHAnsi" w:hAnsiTheme="minorHAnsi"/>
              </w:rPr>
              <w:t xml:space="preserve"> the main features of AIS.</w:t>
            </w:r>
          </w:p>
        </w:tc>
      </w:tr>
      <w:tr w:rsidR="00647BDB" w:rsidRPr="000913A9" w14:paraId="5B3130D4" w14:textId="77777777" w:rsidTr="0084717D">
        <w:trPr>
          <w:jc w:val="center"/>
        </w:trPr>
        <w:tc>
          <w:tcPr>
            <w:tcW w:w="1662" w:type="dxa"/>
          </w:tcPr>
          <w:p w14:paraId="77DC1AC8" w14:textId="77777777" w:rsidR="00647BDB" w:rsidRPr="000913A9" w:rsidRDefault="00647BDB" w:rsidP="008F2DB0">
            <w:pPr>
              <w:pStyle w:val="Tabletext"/>
              <w:rPr>
                <w:rFonts w:asciiTheme="minorHAnsi" w:hAnsiTheme="minorHAnsi"/>
                <w:b/>
              </w:rPr>
            </w:pPr>
            <w:r w:rsidRPr="000913A9">
              <w:rPr>
                <w:rFonts w:asciiTheme="minorHAnsi" w:hAnsiTheme="minorHAnsi"/>
              </w:rPr>
              <w:t>Consider</w:t>
            </w:r>
          </w:p>
        </w:tc>
        <w:tc>
          <w:tcPr>
            <w:tcW w:w="3668" w:type="dxa"/>
            <w:gridSpan w:val="2"/>
          </w:tcPr>
          <w:p w14:paraId="51FC62FE" w14:textId="77777777" w:rsidR="00647BDB" w:rsidRPr="000913A9" w:rsidRDefault="00647BDB" w:rsidP="008F2DB0">
            <w:pPr>
              <w:pStyle w:val="Tabletext"/>
              <w:rPr>
                <w:rFonts w:asciiTheme="minorHAnsi" w:hAnsiTheme="minorHAnsi"/>
                <w:b/>
              </w:rPr>
            </w:pPr>
            <w:r w:rsidRPr="000913A9">
              <w:rPr>
                <w:rFonts w:asciiTheme="minorHAnsi" w:hAnsiTheme="minorHAnsi"/>
              </w:rPr>
              <w:t>To think carefully about it</w:t>
            </w:r>
          </w:p>
        </w:tc>
        <w:tc>
          <w:tcPr>
            <w:tcW w:w="3992" w:type="dxa"/>
            <w:gridSpan w:val="2"/>
          </w:tcPr>
          <w:p w14:paraId="5A6E7952" w14:textId="6D7E6873" w:rsidR="00647BDB" w:rsidRPr="000913A9" w:rsidRDefault="00647BDB" w:rsidP="008F2DB0">
            <w:pPr>
              <w:pStyle w:val="Tabletext"/>
              <w:rPr>
                <w:rFonts w:asciiTheme="minorHAnsi" w:hAnsiTheme="minorHAnsi"/>
                <w:b/>
              </w:rPr>
            </w:pPr>
            <w:r w:rsidRPr="000913A9">
              <w:rPr>
                <w:rFonts w:asciiTheme="minorHAnsi" w:hAnsiTheme="minorHAnsi"/>
              </w:rPr>
              <w:t>Consider the use of a message marker (</w:t>
            </w:r>
            <w:r w:rsidR="0008420C">
              <w:rPr>
                <w:rFonts w:asciiTheme="minorHAnsi" w:hAnsiTheme="minorHAnsi"/>
              </w:rPr>
              <w:t xml:space="preserve">e.g., </w:t>
            </w:r>
            <w:r w:rsidRPr="000913A9">
              <w:rPr>
                <w:rFonts w:asciiTheme="minorHAnsi" w:hAnsiTheme="minorHAnsi"/>
              </w:rPr>
              <w:t>‘warning’).</w:t>
            </w:r>
          </w:p>
        </w:tc>
      </w:tr>
      <w:tr w:rsidR="00647BDB" w:rsidRPr="000913A9" w14:paraId="2DE1ED54"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2" w:type="dxa"/>
            <w:shd w:val="clear" w:color="auto" w:fill="D4EDFC"/>
          </w:tcPr>
          <w:p w14:paraId="092B2064" w14:textId="77777777" w:rsidR="00647BDB" w:rsidRPr="000913A9" w:rsidRDefault="00647BDB" w:rsidP="008F2DB0">
            <w:pPr>
              <w:pStyle w:val="Tabletext"/>
              <w:rPr>
                <w:rFonts w:asciiTheme="minorHAnsi" w:hAnsiTheme="minorHAnsi"/>
                <w:b/>
              </w:rPr>
            </w:pPr>
            <w:r w:rsidRPr="000913A9">
              <w:rPr>
                <w:rFonts w:asciiTheme="minorHAnsi" w:hAnsiTheme="minorHAnsi"/>
              </w:rPr>
              <w:t>Demonstrate</w:t>
            </w:r>
          </w:p>
        </w:tc>
        <w:tc>
          <w:tcPr>
            <w:tcW w:w="3668" w:type="dxa"/>
            <w:gridSpan w:val="2"/>
            <w:shd w:val="clear" w:color="auto" w:fill="D4EDFC"/>
          </w:tcPr>
          <w:p w14:paraId="56865AF8" w14:textId="77777777" w:rsidR="00647BDB" w:rsidRPr="000913A9" w:rsidRDefault="00647BDB" w:rsidP="008F2DB0">
            <w:pPr>
              <w:pStyle w:val="Tabletext"/>
              <w:rPr>
                <w:rFonts w:asciiTheme="minorHAnsi" w:hAnsiTheme="minorHAnsi"/>
                <w:b/>
              </w:rPr>
            </w:pPr>
            <w:r w:rsidRPr="000913A9">
              <w:rPr>
                <w:rFonts w:asciiTheme="minorHAnsi" w:hAnsiTheme="minorHAnsi"/>
              </w:rPr>
              <w:t>Describe and explain; logically or mathematically proves the truth of a statement</w:t>
            </w:r>
          </w:p>
        </w:tc>
        <w:tc>
          <w:tcPr>
            <w:tcW w:w="3992" w:type="dxa"/>
            <w:gridSpan w:val="2"/>
            <w:shd w:val="clear" w:color="auto" w:fill="D4EDFC"/>
          </w:tcPr>
          <w:p w14:paraId="7B5CB03C" w14:textId="77777777" w:rsidR="00647BDB" w:rsidRPr="000913A9" w:rsidRDefault="00647BDB" w:rsidP="008F2DB0">
            <w:pPr>
              <w:pStyle w:val="Tabletext"/>
              <w:rPr>
                <w:rFonts w:asciiTheme="minorHAnsi" w:hAnsiTheme="minorHAnsi"/>
                <w:b/>
              </w:rPr>
            </w:pPr>
            <w:r w:rsidRPr="000913A9">
              <w:rPr>
                <w:rFonts w:asciiTheme="minorHAnsi" w:hAnsiTheme="minorHAnsi"/>
              </w:rPr>
              <w:t>Demonstrate the benefits and use of a CPA-tool.</w:t>
            </w:r>
          </w:p>
        </w:tc>
      </w:tr>
      <w:tr w:rsidR="00647BDB" w:rsidRPr="000913A9" w14:paraId="077AAAC9" w14:textId="77777777" w:rsidTr="0084717D">
        <w:trPr>
          <w:jc w:val="center"/>
        </w:trPr>
        <w:tc>
          <w:tcPr>
            <w:tcW w:w="1662" w:type="dxa"/>
          </w:tcPr>
          <w:p w14:paraId="4F5A68FC" w14:textId="77777777" w:rsidR="00647BDB" w:rsidRPr="000913A9" w:rsidRDefault="00647BDB" w:rsidP="008F2DB0">
            <w:pPr>
              <w:pStyle w:val="Tabletext"/>
              <w:rPr>
                <w:rFonts w:asciiTheme="minorHAnsi" w:hAnsiTheme="minorHAnsi"/>
                <w:b/>
              </w:rPr>
            </w:pPr>
            <w:r w:rsidRPr="000913A9">
              <w:rPr>
                <w:rFonts w:asciiTheme="minorHAnsi" w:hAnsiTheme="minorHAnsi"/>
              </w:rPr>
              <w:t>Describe</w:t>
            </w:r>
          </w:p>
        </w:tc>
        <w:tc>
          <w:tcPr>
            <w:tcW w:w="3668" w:type="dxa"/>
            <w:gridSpan w:val="2"/>
          </w:tcPr>
          <w:p w14:paraId="5A7A7199" w14:textId="77777777" w:rsidR="00647BDB" w:rsidRPr="000913A9" w:rsidRDefault="00647BDB" w:rsidP="008F2DB0">
            <w:pPr>
              <w:pStyle w:val="Tabletext"/>
              <w:rPr>
                <w:rFonts w:asciiTheme="minorHAnsi" w:hAnsiTheme="minorHAnsi"/>
                <w:b/>
              </w:rPr>
            </w:pPr>
            <w:r w:rsidRPr="000913A9">
              <w:rPr>
                <w:rFonts w:asciiTheme="minorHAnsi" w:hAnsiTheme="minorHAnsi"/>
              </w:rPr>
              <w:t>Say what it is like or what happened</w:t>
            </w:r>
          </w:p>
        </w:tc>
        <w:tc>
          <w:tcPr>
            <w:tcW w:w="3992" w:type="dxa"/>
            <w:gridSpan w:val="2"/>
          </w:tcPr>
          <w:p w14:paraId="2664E38F" w14:textId="77777777" w:rsidR="00647BDB" w:rsidRPr="000913A9" w:rsidRDefault="00647BDB" w:rsidP="008F2DB0">
            <w:pPr>
              <w:pStyle w:val="Tabletext"/>
              <w:rPr>
                <w:rFonts w:asciiTheme="minorHAnsi" w:hAnsiTheme="minorHAnsi"/>
                <w:b/>
              </w:rPr>
            </w:pPr>
            <w:r w:rsidRPr="000913A9">
              <w:rPr>
                <w:rFonts w:asciiTheme="minorHAnsi" w:hAnsiTheme="minorHAnsi"/>
              </w:rPr>
              <w:t>Describe the main features of your VTS-area.</w:t>
            </w:r>
          </w:p>
        </w:tc>
      </w:tr>
      <w:tr w:rsidR="00647BDB" w:rsidRPr="000913A9" w14:paraId="62CCB817"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2" w:type="dxa"/>
            <w:shd w:val="clear" w:color="auto" w:fill="D4EDFC"/>
          </w:tcPr>
          <w:p w14:paraId="07F69F97" w14:textId="77777777" w:rsidR="00647BDB" w:rsidRPr="000913A9" w:rsidRDefault="00647BDB" w:rsidP="008F2DB0">
            <w:pPr>
              <w:pStyle w:val="Tabletext"/>
              <w:rPr>
                <w:rFonts w:asciiTheme="minorHAnsi" w:hAnsiTheme="minorHAnsi"/>
                <w:b/>
              </w:rPr>
            </w:pPr>
            <w:r w:rsidRPr="000913A9">
              <w:rPr>
                <w:rFonts w:asciiTheme="minorHAnsi" w:hAnsiTheme="minorHAnsi"/>
              </w:rPr>
              <w:t>Differentiate</w:t>
            </w:r>
          </w:p>
        </w:tc>
        <w:tc>
          <w:tcPr>
            <w:tcW w:w="3668" w:type="dxa"/>
            <w:gridSpan w:val="2"/>
            <w:shd w:val="clear" w:color="auto" w:fill="D4EDFC"/>
          </w:tcPr>
          <w:p w14:paraId="1B550AAC" w14:textId="77777777" w:rsidR="00647BDB" w:rsidRPr="000913A9" w:rsidRDefault="00647BDB" w:rsidP="008F2DB0">
            <w:pPr>
              <w:pStyle w:val="Tabletext"/>
              <w:rPr>
                <w:rFonts w:asciiTheme="minorHAnsi" w:hAnsiTheme="minorHAnsi"/>
                <w:b/>
              </w:rPr>
            </w:pPr>
            <w:r w:rsidRPr="000913A9">
              <w:rPr>
                <w:rFonts w:asciiTheme="minorHAnsi" w:hAnsiTheme="minorHAnsi"/>
              </w:rPr>
              <w:t>Show the differences between things</w:t>
            </w:r>
          </w:p>
        </w:tc>
        <w:tc>
          <w:tcPr>
            <w:tcW w:w="3992" w:type="dxa"/>
            <w:gridSpan w:val="2"/>
            <w:shd w:val="clear" w:color="auto" w:fill="D4EDFC"/>
          </w:tcPr>
          <w:p w14:paraId="28871F69" w14:textId="77777777" w:rsidR="00647BDB" w:rsidRPr="000913A9" w:rsidRDefault="00647BDB" w:rsidP="008F2DB0">
            <w:pPr>
              <w:pStyle w:val="Tabletext"/>
              <w:rPr>
                <w:rFonts w:asciiTheme="minorHAnsi" w:hAnsiTheme="minorHAnsi"/>
                <w:b/>
              </w:rPr>
            </w:pPr>
            <w:r w:rsidRPr="000913A9">
              <w:rPr>
                <w:rFonts w:asciiTheme="minorHAnsi" w:hAnsiTheme="minorHAnsi"/>
              </w:rPr>
              <w:t>Differentiate between different types of vessels.</w:t>
            </w:r>
          </w:p>
        </w:tc>
      </w:tr>
      <w:tr w:rsidR="00647BDB" w:rsidRPr="000913A9" w14:paraId="148D8572" w14:textId="77777777" w:rsidTr="0084717D">
        <w:trPr>
          <w:jc w:val="center"/>
        </w:trPr>
        <w:tc>
          <w:tcPr>
            <w:tcW w:w="1662" w:type="dxa"/>
          </w:tcPr>
          <w:p w14:paraId="62BF25FE" w14:textId="77777777" w:rsidR="00647BDB" w:rsidRPr="000913A9" w:rsidRDefault="00647BDB" w:rsidP="008F2DB0">
            <w:pPr>
              <w:pStyle w:val="Tabletext"/>
              <w:rPr>
                <w:rFonts w:asciiTheme="minorHAnsi" w:hAnsiTheme="minorHAnsi"/>
                <w:b/>
              </w:rPr>
            </w:pPr>
            <w:r w:rsidRPr="000913A9">
              <w:rPr>
                <w:rFonts w:asciiTheme="minorHAnsi" w:hAnsiTheme="minorHAnsi"/>
              </w:rPr>
              <w:t>Explain</w:t>
            </w:r>
          </w:p>
        </w:tc>
        <w:tc>
          <w:tcPr>
            <w:tcW w:w="3668" w:type="dxa"/>
            <w:gridSpan w:val="2"/>
          </w:tcPr>
          <w:p w14:paraId="5A2160BB" w14:textId="77777777" w:rsidR="00647BDB" w:rsidRPr="000913A9" w:rsidRDefault="00647BDB" w:rsidP="008F2DB0">
            <w:pPr>
              <w:pStyle w:val="Tabletext"/>
              <w:rPr>
                <w:rFonts w:asciiTheme="minorHAnsi" w:hAnsiTheme="minorHAnsi"/>
                <w:b/>
              </w:rPr>
            </w:pPr>
            <w:r w:rsidRPr="000913A9">
              <w:rPr>
                <w:rFonts w:asciiTheme="minorHAnsi" w:hAnsiTheme="minorHAnsi"/>
              </w:rPr>
              <w:t>Give details about something or describe so that it can be understood</w:t>
            </w:r>
          </w:p>
        </w:tc>
        <w:tc>
          <w:tcPr>
            <w:tcW w:w="3992" w:type="dxa"/>
            <w:gridSpan w:val="2"/>
          </w:tcPr>
          <w:p w14:paraId="4D88CF82" w14:textId="77777777" w:rsidR="00647BDB" w:rsidRPr="000913A9" w:rsidRDefault="00647BDB" w:rsidP="008F2DB0">
            <w:pPr>
              <w:pStyle w:val="Tabletext"/>
              <w:rPr>
                <w:rFonts w:asciiTheme="minorHAnsi" w:hAnsiTheme="minorHAnsi"/>
                <w:b/>
              </w:rPr>
            </w:pPr>
            <w:r w:rsidRPr="000913A9">
              <w:rPr>
                <w:rFonts w:asciiTheme="minorHAnsi" w:hAnsiTheme="minorHAnsi"/>
              </w:rPr>
              <w:t>Explain the purpose and function of a RADAR.</w:t>
            </w:r>
          </w:p>
        </w:tc>
      </w:tr>
      <w:tr w:rsidR="00647BDB" w:rsidRPr="000913A9" w14:paraId="1441C9AA"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2" w:type="dxa"/>
            <w:shd w:val="clear" w:color="auto" w:fill="D4EDFC"/>
          </w:tcPr>
          <w:p w14:paraId="14452A61" w14:textId="77777777" w:rsidR="00647BDB" w:rsidRPr="000913A9" w:rsidRDefault="00647BDB" w:rsidP="008F2DB0">
            <w:pPr>
              <w:pStyle w:val="Tabletext"/>
              <w:rPr>
                <w:rFonts w:asciiTheme="minorHAnsi" w:hAnsiTheme="minorHAnsi"/>
                <w:b/>
              </w:rPr>
            </w:pPr>
            <w:r w:rsidRPr="000913A9">
              <w:rPr>
                <w:rFonts w:asciiTheme="minorHAnsi" w:hAnsiTheme="minorHAnsi"/>
              </w:rPr>
              <w:t>Take account of</w:t>
            </w:r>
          </w:p>
        </w:tc>
        <w:tc>
          <w:tcPr>
            <w:tcW w:w="3668" w:type="dxa"/>
            <w:gridSpan w:val="2"/>
            <w:shd w:val="clear" w:color="auto" w:fill="D4EDFC"/>
          </w:tcPr>
          <w:p w14:paraId="3C77750C" w14:textId="77777777" w:rsidR="00647BDB" w:rsidRPr="000913A9" w:rsidRDefault="00647BDB" w:rsidP="008F2DB0">
            <w:pPr>
              <w:pStyle w:val="Tabletext"/>
              <w:rPr>
                <w:rFonts w:asciiTheme="minorHAnsi" w:hAnsiTheme="minorHAnsi"/>
                <w:b/>
              </w:rPr>
            </w:pPr>
            <w:r w:rsidRPr="000913A9">
              <w:rPr>
                <w:rFonts w:asciiTheme="minorHAnsi" w:hAnsiTheme="minorHAnsi"/>
              </w:rPr>
              <w:t>Take into consideration before deciding</w:t>
            </w:r>
          </w:p>
        </w:tc>
        <w:tc>
          <w:tcPr>
            <w:tcW w:w="3992" w:type="dxa"/>
            <w:gridSpan w:val="2"/>
            <w:shd w:val="clear" w:color="auto" w:fill="D4EDFC"/>
          </w:tcPr>
          <w:p w14:paraId="4DD234D6" w14:textId="77777777" w:rsidR="00647BDB" w:rsidRPr="000913A9" w:rsidRDefault="00647BDB" w:rsidP="008F2DB0">
            <w:pPr>
              <w:pStyle w:val="Tabletext"/>
              <w:rPr>
                <w:rFonts w:asciiTheme="minorHAnsi" w:hAnsiTheme="minorHAnsi"/>
                <w:b/>
              </w:rPr>
            </w:pPr>
            <w:r w:rsidRPr="000913A9">
              <w:rPr>
                <w:rFonts w:asciiTheme="minorHAnsi" w:hAnsiTheme="minorHAnsi"/>
              </w:rPr>
              <w:t>Take account of the limitations of a RADAR.</w:t>
            </w:r>
          </w:p>
        </w:tc>
      </w:tr>
    </w:tbl>
    <w:p w14:paraId="3AE24305" w14:textId="77777777" w:rsidR="00647BDB" w:rsidRPr="000913A9" w:rsidRDefault="00647BDB" w:rsidP="00647BDB">
      <w:pPr>
        <w:rPr>
          <w:b/>
        </w:rPr>
      </w:pPr>
    </w:p>
    <w:p w14:paraId="1531DC81" w14:textId="77777777" w:rsidR="00647BDB" w:rsidRPr="000913A9" w:rsidRDefault="00647BDB" w:rsidP="00647BDB">
      <w:pPr>
        <w:pStyle w:val="BodyText"/>
      </w:pPr>
      <w:r w:rsidRPr="000913A9">
        <w:rPr>
          <w:b/>
        </w:rPr>
        <w:t>Level 3</w:t>
      </w:r>
      <w:r w:rsidRPr="000913A9">
        <w:t>: A thorough knowledge of the subject and the ability to apply it with accuracy. The ability to make use of knowledge to develop plans and activate them.</w:t>
      </w:r>
    </w:p>
    <w:p w14:paraId="34E4F17E" w14:textId="77777777" w:rsidR="00647BDB" w:rsidRPr="000913A9" w:rsidRDefault="00647BDB" w:rsidP="00647BDB">
      <w:pPr>
        <w:rPr>
          <w:b/>
        </w:rPr>
      </w:pPr>
    </w:p>
    <w:tbl>
      <w:tblPr>
        <w:tblStyle w:val="LightShading-Accent1"/>
        <w:tblW w:w="9639" w:type="dxa"/>
        <w:jc w:val="center"/>
        <w:tblLayout w:type="fixed"/>
        <w:tblLook w:val="0420" w:firstRow="1" w:lastRow="0" w:firstColumn="0" w:lastColumn="0" w:noHBand="0" w:noVBand="1"/>
      </w:tblPr>
      <w:tblGrid>
        <w:gridCol w:w="1725"/>
        <w:gridCol w:w="3810"/>
        <w:gridCol w:w="4104"/>
      </w:tblGrid>
      <w:tr w:rsidR="00647BDB" w:rsidRPr="000913A9" w14:paraId="500ED2B4" w14:textId="77777777" w:rsidTr="0084717D">
        <w:trPr>
          <w:cnfStyle w:val="100000000000" w:firstRow="1" w:lastRow="0" w:firstColumn="0" w:lastColumn="0" w:oddVBand="0" w:evenVBand="0" w:oddHBand="0" w:evenHBand="0" w:firstRowFirstColumn="0" w:firstRowLastColumn="0" w:lastRowFirstColumn="0" w:lastRowLastColumn="0"/>
          <w:tblHeader/>
          <w:jc w:val="center"/>
        </w:trPr>
        <w:tc>
          <w:tcPr>
            <w:tcW w:w="1668" w:type="dxa"/>
          </w:tcPr>
          <w:p w14:paraId="4E114431"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Verb</w:t>
            </w:r>
          </w:p>
        </w:tc>
        <w:tc>
          <w:tcPr>
            <w:tcW w:w="3685" w:type="dxa"/>
          </w:tcPr>
          <w:p w14:paraId="0771E857"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Definition</w:t>
            </w:r>
          </w:p>
        </w:tc>
        <w:tc>
          <w:tcPr>
            <w:tcW w:w="3969" w:type="dxa"/>
          </w:tcPr>
          <w:p w14:paraId="37EB1198" w14:textId="77777777" w:rsidR="00647BDB" w:rsidRPr="000913A9" w:rsidRDefault="00647BDB" w:rsidP="008F2DB0">
            <w:pPr>
              <w:pStyle w:val="Tableheading"/>
              <w:rPr>
                <w:rFonts w:asciiTheme="minorHAnsi" w:hAnsiTheme="minorHAnsi"/>
                <w:b/>
                <w:lang w:val="en-GB"/>
              </w:rPr>
            </w:pPr>
            <w:r w:rsidRPr="000913A9">
              <w:rPr>
                <w:rFonts w:asciiTheme="minorHAnsi" w:hAnsiTheme="minorHAnsi"/>
                <w:b/>
                <w:lang w:val="en-GB"/>
              </w:rPr>
              <w:t>Example</w:t>
            </w:r>
          </w:p>
        </w:tc>
      </w:tr>
      <w:tr w:rsidR="00647BDB" w:rsidRPr="000913A9" w14:paraId="3DA6BAD2"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63B61F1A" w14:textId="77777777" w:rsidR="00647BDB" w:rsidRPr="000913A9" w:rsidRDefault="00647BDB" w:rsidP="008F2DB0">
            <w:pPr>
              <w:pStyle w:val="Tabletext"/>
              <w:rPr>
                <w:rFonts w:asciiTheme="minorHAnsi" w:hAnsiTheme="minorHAnsi"/>
                <w:b/>
              </w:rPr>
            </w:pPr>
            <w:r w:rsidRPr="000913A9">
              <w:rPr>
                <w:rFonts w:asciiTheme="minorHAnsi" w:hAnsiTheme="minorHAnsi"/>
              </w:rPr>
              <w:t>Act</w:t>
            </w:r>
          </w:p>
        </w:tc>
        <w:tc>
          <w:tcPr>
            <w:tcW w:w="3685" w:type="dxa"/>
            <w:shd w:val="clear" w:color="auto" w:fill="D4EDFC"/>
          </w:tcPr>
          <w:p w14:paraId="5CD40EDF" w14:textId="77777777" w:rsidR="00647BDB" w:rsidRPr="000913A9" w:rsidRDefault="00647BDB" w:rsidP="008F2DB0">
            <w:pPr>
              <w:pStyle w:val="Tabletext"/>
              <w:rPr>
                <w:rFonts w:asciiTheme="minorHAnsi" w:hAnsiTheme="minorHAnsi"/>
                <w:b/>
              </w:rPr>
            </w:pPr>
            <w:r w:rsidRPr="000913A9">
              <w:rPr>
                <w:rFonts w:asciiTheme="minorHAnsi" w:hAnsiTheme="minorHAnsi"/>
              </w:rPr>
              <w:t>Carry out, execute</w:t>
            </w:r>
          </w:p>
        </w:tc>
        <w:tc>
          <w:tcPr>
            <w:tcW w:w="3969" w:type="dxa"/>
            <w:shd w:val="clear" w:color="auto" w:fill="D4EDFC"/>
          </w:tcPr>
          <w:p w14:paraId="4E4B6677" w14:textId="77777777" w:rsidR="00647BDB" w:rsidRPr="000913A9" w:rsidRDefault="00647BDB" w:rsidP="008F2DB0">
            <w:pPr>
              <w:pStyle w:val="Tabletext"/>
              <w:rPr>
                <w:rFonts w:asciiTheme="minorHAnsi" w:hAnsiTheme="minorHAnsi"/>
                <w:b/>
              </w:rPr>
            </w:pPr>
            <w:r w:rsidRPr="000913A9">
              <w:rPr>
                <w:rFonts w:asciiTheme="minorHAnsi" w:hAnsiTheme="minorHAnsi"/>
              </w:rPr>
              <w:t>Take action to avoid a dangerous traffic situation.</w:t>
            </w:r>
          </w:p>
        </w:tc>
      </w:tr>
      <w:tr w:rsidR="00647BDB" w:rsidRPr="000913A9" w14:paraId="1FEDAB53" w14:textId="77777777" w:rsidTr="0084717D">
        <w:trPr>
          <w:jc w:val="center"/>
        </w:trPr>
        <w:tc>
          <w:tcPr>
            <w:tcW w:w="1668" w:type="dxa"/>
          </w:tcPr>
          <w:p w14:paraId="4059F117" w14:textId="77777777" w:rsidR="00647BDB" w:rsidRPr="000913A9" w:rsidRDefault="00647BDB" w:rsidP="008F2DB0">
            <w:pPr>
              <w:pStyle w:val="Tabletext"/>
              <w:rPr>
                <w:rFonts w:asciiTheme="minorHAnsi" w:hAnsiTheme="minorHAnsi"/>
                <w:b/>
              </w:rPr>
            </w:pPr>
            <w:r w:rsidRPr="000913A9">
              <w:rPr>
                <w:rFonts w:asciiTheme="minorHAnsi" w:hAnsiTheme="minorHAnsi"/>
              </w:rPr>
              <w:t>Apply</w:t>
            </w:r>
          </w:p>
        </w:tc>
        <w:tc>
          <w:tcPr>
            <w:tcW w:w="3685" w:type="dxa"/>
          </w:tcPr>
          <w:p w14:paraId="5582E149" w14:textId="77777777" w:rsidR="00647BDB" w:rsidRPr="000913A9" w:rsidRDefault="00647BDB" w:rsidP="008F2DB0">
            <w:pPr>
              <w:pStyle w:val="Tabletext"/>
              <w:rPr>
                <w:rFonts w:asciiTheme="minorHAnsi" w:hAnsiTheme="minorHAnsi"/>
                <w:b/>
              </w:rPr>
            </w:pPr>
            <w:r w:rsidRPr="000913A9">
              <w:rPr>
                <w:rFonts w:asciiTheme="minorHAnsi" w:hAnsiTheme="minorHAnsi"/>
              </w:rPr>
              <w:t>Use something in a situation or activity</w:t>
            </w:r>
          </w:p>
        </w:tc>
        <w:tc>
          <w:tcPr>
            <w:tcW w:w="3969" w:type="dxa"/>
          </w:tcPr>
          <w:p w14:paraId="190996DF" w14:textId="77777777" w:rsidR="00647BDB" w:rsidRPr="000913A9" w:rsidRDefault="00647BDB" w:rsidP="008F2DB0">
            <w:pPr>
              <w:pStyle w:val="Tabletext"/>
              <w:rPr>
                <w:rFonts w:asciiTheme="minorHAnsi" w:hAnsiTheme="minorHAnsi"/>
                <w:b/>
              </w:rPr>
            </w:pPr>
            <w:r w:rsidRPr="000913A9">
              <w:rPr>
                <w:rFonts w:asciiTheme="minorHAnsi" w:hAnsiTheme="minorHAnsi"/>
              </w:rPr>
              <w:t>Apply standard operating procedures.</w:t>
            </w:r>
          </w:p>
        </w:tc>
      </w:tr>
      <w:tr w:rsidR="00647BDB" w:rsidRPr="000913A9" w14:paraId="71D0CEAD"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7BD25F79" w14:textId="77777777" w:rsidR="00647BDB" w:rsidRPr="000913A9" w:rsidRDefault="00647BDB" w:rsidP="008F2DB0">
            <w:pPr>
              <w:pStyle w:val="Tabletext"/>
              <w:rPr>
                <w:rFonts w:asciiTheme="minorHAnsi" w:hAnsiTheme="minorHAnsi"/>
                <w:b/>
              </w:rPr>
            </w:pPr>
            <w:r w:rsidRPr="000913A9">
              <w:rPr>
                <w:rFonts w:asciiTheme="minorHAnsi" w:hAnsiTheme="minorHAnsi"/>
              </w:rPr>
              <w:t>Appreciate</w:t>
            </w:r>
          </w:p>
        </w:tc>
        <w:tc>
          <w:tcPr>
            <w:tcW w:w="3685" w:type="dxa"/>
            <w:shd w:val="clear" w:color="auto" w:fill="D4EDFC"/>
          </w:tcPr>
          <w:p w14:paraId="50A59A5E" w14:textId="77777777" w:rsidR="00647BDB" w:rsidRPr="000913A9" w:rsidRDefault="00647BDB" w:rsidP="008F2DB0">
            <w:pPr>
              <w:pStyle w:val="Tabletext"/>
              <w:rPr>
                <w:rFonts w:asciiTheme="minorHAnsi" w:hAnsiTheme="minorHAnsi"/>
                <w:b/>
              </w:rPr>
            </w:pPr>
            <w:r w:rsidRPr="000913A9">
              <w:rPr>
                <w:rFonts w:asciiTheme="minorHAnsi" w:hAnsiTheme="minorHAnsi"/>
              </w:rPr>
              <w:t xml:space="preserve">To understand a situation and know what is involved in a problem-solving </w:t>
            </w:r>
            <w:r w:rsidRPr="000913A9">
              <w:rPr>
                <w:rFonts w:asciiTheme="minorHAnsi" w:hAnsiTheme="minorHAnsi"/>
              </w:rPr>
              <w:lastRenderedPageBreak/>
              <w:t>situation, to state a plan without applying it</w:t>
            </w:r>
          </w:p>
        </w:tc>
        <w:tc>
          <w:tcPr>
            <w:tcW w:w="3969" w:type="dxa"/>
            <w:shd w:val="clear" w:color="auto" w:fill="D4EDFC"/>
          </w:tcPr>
          <w:p w14:paraId="7C1FFA43" w14:textId="77777777" w:rsidR="00647BDB" w:rsidRPr="000913A9" w:rsidRDefault="00647BDB" w:rsidP="008F2DB0">
            <w:pPr>
              <w:pStyle w:val="Tabletext"/>
              <w:rPr>
                <w:rFonts w:asciiTheme="minorHAnsi" w:hAnsiTheme="minorHAnsi"/>
                <w:b/>
              </w:rPr>
            </w:pPr>
            <w:r w:rsidRPr="000913A9">
              <w:rPr>
                <w:rFonts w:asciiTheme="minorHAnsi" w:hAnsiTheme="minorHAnsi"/>
              </w:rPr>
              <w:lastRenderedPageBreak/>
              <w:t>Appreciate the limitations of different vessel types.</w:t>
            </w:r>
          </w:p>
        </w:tc>
      </w:tr>
      <w:tr w:rsidR="00647BDB" w:rsidRPr="000913A9" w14:paraId="1E1A9029" w14:textId="77777777" w:rsidTr="0084717D">
        <w:trPr>
          <w:jc w:val="center"/>
        </w:trPr>
        <w:tc>
          <w:tcPr>
            <w:tcW w:w="1668" w:type="dxa"/>
          </w:tcPr>
          <w:p w14:paraId="7295CA3E" w14:textId="77777777" w:rsidR="00647BDB" w:rsidRPr="000913A9" w:rsidRDefault="00647BDB" w:rsidP="008F2DB0">
            <w:pPr>
              <w:pStyle w:val="Tabletext"/>
              <w:rPr>
                <w:rFonts w:asciiTheme="minorHAnsi" w:hAnsiTheme="minorHAnsi"/>
                <w:b/>
              </w:rPr>
            </w:pPr>
            <w:r w:rsidRPr="000913A9">
              <w:rPr>
                <w:rFonts w:asciiTheme="minorHAnsi" w:hAnsiTheme="minorHAnsi"/>
              </w:rPr>
              <w:t>Assist</w:t>
            </w:r>
          </w:p>
        </w:tc>
        <w:tc>
          <w:tcPr>
            <w:tcW w:w="3685" w:type="dxa"/>
          </w:tcPr>
          <w:p w14:paraId="777C8F0D" w14:textId="77777777" w:rsidR="00647BDB" w:rsidRPr="000913A9" w:rsidRDefault="00647BDB" w:rsidP="008F2DB0">
            <w:pPr>
              <w:pStyle w:val="Tabletext"/>
              <w:rPr>
                <w:rFonts w:asciiTheme="minorHAnsi" w:hAnsiTheme="minorHAnsi"/>
                <w:b/>
              </w:rPr>
            </w:pPr>
            <w:r w:rsidRPr="000913A9">
              <w:rPr>
                <w:rFonts w:asciiTheme="minorHAnsi" w:hAnsiTheme="minorHAnsi"/>
              </w:rPr>
              <w:t>Help somebody to do a job by doing part of it</w:t>
            </w:r>
          </w:p>
        </w:tc>
        <w:tc>
          <w:tcPr>
            <w:tcW w:w="3969" w:type="dxa"/>
          </w:tcPr>
          <w:p w14:paraId="0088E089" w14:textId="77777777" w:rsidR="00647BDB" w:rsidRPr="000913A9" w:rsidRDefault="00647BDB" w:rsidP="008F2DB0">
            <w:pPr>
              <w:pStyle w:val="Tabletext"/>
              <w:rPr>
                <w:rFonts w:asciiTheme="minorHAnsi" w:hAnsiTheme="minorHAnsi"/>
                <w:b/>
              </w:rPr>
            </w:pPr>
            <w:r w:rsidRPr="000913A9">
              <w:rPr>
                <w:rFonts w:asciiTheme="minorHAnsi" w:hAnsiTheme="minorHAnsi"/>
              </w:rPr>
              <w:t>Assist in the on-board decision making process.</w:t>
            </w:r>
          </w:p>
        </w:tc>
      </w:tr>
      <w:tr w:rsidR="00647BDB" w:rsidRPr="000913A9" w14:paraId="2223B19F"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7C1924B2" w14:textId="77777777" w:rsidR="00647BDB" w:rsidRPr="000913A9" w:rsidRDefault="00647BDB" w:rsidP="008F2DB0">
            <w:pPr>
              <w:pStyle w:val="Tabletext"/>
              <w:rPr>
                <w:rFonts w:asciiTheme="minorHAnsi" w:hAnsiTheme="minorHAnsi"/>
                <w:b/>
              </w:rPr>
            </w:pPr>
            <w:r w:rsidRPr="000913A9">
              <w:rPr>
                <w:rFonts w:asciiTheme="minorHAnsi" w:hAnsiTheme="minorHAnsi"/>
              </w:rPr>
              <w:t>Calculate</w:t>
            </w:r>
          </w:p>
        </w:tc>
        <w:tc>
          <w:tcPr>
            <w:tcW w:w="3685" w:type="dxa"/>
            <w:shd w:val="clear" w:color="auto" w:fill="D4EDFC"/>
          </w:tcPr>
          <w:p w14:paraId="6BA1C805" w14:textId="77777777" w:rsidR="00647BDB" w:rsidRPr="000913A9" w:rsidRDefault="00647BDB" w:rsidP="008F2DB0">
            <w:pPr>
              <w:pStyle w:val="Tabletext"/>
              <w:rPr>
                <w:rFonts w:asciiTheme="minorHAnsi" w:hAnsiTheme="minorHAnsi"/>
                <w:b/>
              </w:rPr>
            </w:pPr>
            <w:r w:rsidRPr="000913A9">
              <w:rPr>
                <w:rFonts w:asciiTheme="minorHAnsi" w:hAnsiTheme="minorHAnsi"/>
              </w:rPr>
              <w:t>To discover from information you already have by arithmetic; to think about a possible cause of action in order to form an opinion or decide what to do</w:t>
            </w:r>
          </w:p>
        </w:tc>
        <w:tc>
          <w:tcPr>
            <w:tcW w:w="3969" w:type="dxa"/>
            <w:shd w:val="clear" w:color="auto" w:fill="D4EDFC"/>
          </w:tcPr>
          <w:p w14:paraId="38835A15" w14:textId="77777777" w:rsidR="00647BDB" w:rsidRPr="000913A9" w:rsidRDefault="00647BDB" w:rsidP="008F2DB0">
            <w:pPr>
              <w:pStyle w:val="Tabletext"/>
              <w:rPr>
                <w:rFonts w:asciiTheme="minorHAnsi" w:hAnsiTheme="minorHAnsi"/>
                <w:b/>
              </w:rPr>
            </w:pPr>
            <w:r w:rsidRPr="000913A9">
              <w:rPr>
                <w:rFonts w:asciiTheme="minorHAnsi" w:hAnsiTheme="minorHAnsi"/>
              </w:rPr>
              <w:t>Calculate under keel clearance.</w:t>
            </w:r>
          </w:p>
        </w:tc>
      </w:tr>
      <w:tr w:rsidR="00647BDB" w:rsidRPr="000913A9" w14:paraId="14212868" w14:textId="77777777" w:rsidTr="0084717D">
        <w:trPr>
          <w:jc w:val="center"/>
        </w:trPr>
        <w:tc>
          <w:tcPr>
            <w:tcW w:w="1668" w:type="dxa"/>
          </w:tcPr>
          <w:p w14:paraId="4E61DA0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Check</w:t>
            </w:r>
          </w:p>
        </w:tc>
        <w:tc>
          <w:tcPr>
            <w:tcW w:w="3685" w:type="dxa"/>
          </w:tcPr>
          <w:p w14:paraId="1AF54FE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Make sure the information is correct (satisfactory)</w:t>
            </w:r>
          </w:p>
        </w:tc>
        <w:tc>
          <w:tcPr>
            <w:tcW w:w="3969" w:type="dxa"/>
          </w:tcPr>
          <w:p w14:paraId="50061359" w14:textId="2579F54C" w:rsidR="00647BDB" w:rsidRPr="000913A9" w:rsidRDefault="00647BDB" w:rsidP="008F2DB0">
            <w:pPr>
              <w:pStyle w:val="Tabletext"/>
              <w:rPr>
                <w:rFonts w:asciiTheme="minorHAnsi" w:hAnsiTheme="minorHAnsi"/>
                <w:b/>
                <w:szCs w:val="20"/>
              </w:rPr>
            </w:pPr>
            <w:r w:rsidRPr="000913A9">
              <w:rPr>
                <w:rFonts w:asciiTheme="minorHAnsi" w:hAnsiTheme="minorHAnsi"/>
                <w:szCs w:val="20"/>
              </w:rPr>
              <w:t>Check availability of allied services (</w:t>
            </w:r>
            <w:r w:rsidR="0008420C">
              <w:rPr>
                <w:rFonts w:asciiTheme="minorHAnsi" w:hAnsiTheme="minorHAnsi"/>
                <w:szCs w:val="20"/>
              </w:rPr>
              <w:t xml:space="preserve">e.g., </w:t>
            </w:r>
            <w:r w:rsidRPr="000913A9">
              <w:rPr>
                <w:rFonts w:asciiTheme="minorHAnsi" w:hAnsiTheme="minorHAnsi"/>
                <w:szCs w:val="20"/>
              </w:rPr>
              <w:t>tugs or pilots).</w:t>
            </w:r>
          </w:p>
        </w:tc>
      </w:tr>
      <w:tr w:rsidR="00647BDB" w:rsidRPr="000913A9" w14:paraId="6FAC6C7C"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5717E6E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Choose</w:t>
            </w:r>
          </w:p>
        </w:tc>
        <w:tc>
          <w:tcPr>
            <w:tcW w:w="3685" w:type="dxa"/>
            <w:shd w:val="clear" w:color="auto" w:fill="D4EDFC"/>
          </w:tcPr>
          <w:p w14:paraId="4B025D46"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Select out of number, decide to do one thing rather than another</w:t>
            </w:r>
          </w:p>
        </w:tc>
        <w:tc>
          <w:tcPr>
            <w:tcW w:w="3969" w:type="dxa"/>
            <w:shd w:val="clear" w:color="auto" w:fill="D4EDFC"/>
          </w:tcPr>
          <w:p w14:paraId="34C11E1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Choose appropriate lock sequencing.</w:t>
            </w:r>
          </w:p>
        </w:tc>
      </w:tr>
      <w:tr w:rsidR="00647BDB" w:rsidRPr="000913A9" w14:paraId="4829EC99" w14:textId="77777777" w:rsidTr="0084717D">
        <w:trPr>
          <w:jc w:val="center"/>
        </w:trPr>
        <w:tc>
          <w:tcPr>
            <w:tcW w:w="1668" w:type="dxa"/>
          </w:tcPr>
          <w:p w14:paraId="44CAD538"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Collect</w:t>
            </w:r>
          </w:p>
        </w:tc>
        <w:tc>
          <w:tcPr>
            <w:tcW w:w="3685" w:type="dxa"/>
          </w:tcPr>
          <w:p w14:paraId="3462AF1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Assemble, accumulate, bring or come together</w:t>
            </w:r>
          </w:p>
        </w:tc>
        <w:tc>
          <w:tcPr>
            <w:tcW w:w="3969" w:type="dxa"/>
          </w:tcPr>
          <w:p w14:paraId="48E30454"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Collect examples of different error types, their causes and consequences in a VTS.</w:t>
            </w:r>
          </w:p>
        </w:tc>
      </w:tr>
      <w:tr w:rsidR="00647BDB" w:rsidRPr="000913A9" w14:paraId="7F64E4BA"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B667A8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Decode</w:t>
            </w:r>
          </w:p>
        </w:tc>
        <w:tc>
          <w:tcPr>
            <w:tcW w:w="3685" w:type="dxa"/>
            <w:shd w:val="clear" w:color="auto" w:fill="D4EDFC"/>
          </w:tcPr>
          <w:p w14:paraId="7576874B"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Turn into ordinary writing, decipher</w:t>
            </w:r>
          </w:p>
        </w:tc>
        <w:tc>
          <w:tcPr>
            <w:tcW w:w="3969" w:type="dxa"/>
            <w:shd w:val="clear" w:color="auto" w:fill="D4EDFC"/>
          </w:tcPr>
          <w:p w14:paraId="5F313FAE"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Decode and interpret the content of weather charts.</w:t>
            </w:r>
          </w:p>
        </w:tc>
      </w:tr>
      <w:tr w:rsidR="00647BDB" w:rsidRPr="000913A9" w14:paraId="736C69EF" w14:textId="77777777" w:rsidTr="0084717D">
        <w:trPr>
          <w:jc w:val="center"/>
        </w:trPr>
        <w:tc>
          <w:tcPr>
            <w:tcW w:w="1668" w:type="dxa"/>
          </w:tcPr>
          <w:p w14:paraId="5CA7B0B3"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Estimate</w:t>
            </w:r>
          </w:p>
        </w:tc>
        <w:tc>
          <w:tcPr>
            <w:tcW w:w="3685" w:type="dxa"/>
          </w:tcPr>
          <w:p w14:paraId="2832AA0E"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Form an approximate judgement of a number, form an opinion</w:t>
            </w:r>
          </w:p>
        </w:tc>
        <w:tc>
          <w:tcPr>
            <w:tcW w:w="3969" w:type="dxa"/>
          </w:tcPr>
          <w:p w14:paraId="3AB2AB8F"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Estimate distance and direction between two points.</w:t>
            </w:r>
          </w:p>
        </w:tc>
      </w:tr>
      <w:tr w:rsidR="00647BDB" w:rsidRPr="000913A9" w14:paraId="3DD2D51C"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2128DFA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Execute</w:t>
            </w:r>
          </w:p>
        </w:tc>
        <w:tc>
          <w:tcPr>
            <w:tcW w:w="3685" w:type="dxa"/>
            <w:shd w:val="clear" w:color="auto" w:fill="D4EDFC"/>
          </w:tcPr>
          <w:p w14:paraId="3817C2E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Perform action</w:t>
            </w:r>
          </w:p>
        </w:tc>
        <w:tc>
          <w:tcPr>
            <w:tcW w:w="3969" w:type="dxa"/>
            <w:shd w:val="clear" w:color="auto" w:fill="D4EDFC"/>
          </w:tcPr>
          <w:p w14:paraId="029C3611"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Execute a VTS sailing plan.</w:t>
            </w:r>
          </w:p>
        </w:tc>
      </w:tr>
      <w:tr w:rsidR="00647BDB" w:rsidRPr="000913A9" w14:paraId="6BDA8967" w14:textId="77777777" w:rsidTr="0084717D">
        <w:trPr>
          <w:jc w:val="center"/>
        </w:trPr>
        <w:tc>
          <w:tcPr>
            <w:tcW w:w="1668" w:type="dxa"/>
          </w:tcPr>
          <w:p w14:paraId="5C467015"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Extract</w:t>
            </w:r>
          </w:p>
        </w:tc>
        <w:tc>
          <w:tcPr>
            <w:tcW w:w="3685" w:type="dxa"/>
          </w:tcPr>
          <w:p w14:paraId="1546CF77"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Copy out, make extracts from, find, deduce</w:t>
            </w:r>
          </w:p>
        </w:tc>
        <w:tc>
          <w:tcPr>
            <w:tcW w:w="3969" w:type="dxa"/>
          </w:tcPr>
          <w:p w14:paraId="5891C90B"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Extract pertinent data from relevant sources to calculate ETA.</w:t>
            </w:r>
          </w:p>
        </w:tc>
      </w:tr>
      <w:tr w:rsidR="00647BDB" w:rsidRPr="000913A9" w14:paraId="318696CF"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39D62F87"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Identify</w:t>
            </w:r>
          </w:p>
        </w:tc>
        <w:tc>
          <w:tcPr>
            <w:tcW w:w="3685" w:type="dxa"/>
            <w:shd w:val="clear" w:color="auto" w:fill="D4EDFC"/>
          </w:tcPr>
          <w:p w14:paraId="68EA124D" w14:textId="52C41F47" w:rsidR="00647BDB" w:rsidRPr="000913A9" w:rsidRDefault="00647BDB" w:rsidP="008F2DB0">
            <w:pPr>
              <w:pStyle w:val="Tabletext"/>
              <w:rPr>
                <w:rFonts w:asciiTheme="minorHAnsi" w:hAnsiTheme="minorHAnsi"/>
                <w:b/>
                <w:szCs w:val="20"/>
              </w:rPr>
            </w:pPr>
            <w:r w:rsidRPr="000913A9">
              <w:rPr>
                <w:rFonts w:asciiTheme="minorHAnsi" w:hAnsiTheme="minorHAnsi"/>
                <w:szCs w:val="20"/>
              </w:rPr>
              <w:t>Establish the identity or recogn</w:t>
            </w:r>
            <w:r w:rsidR="0008420C">
              <w:rPr>
                <w:rFonts w:asciiTheme="minorHAnsi" w:hAnsiTheme="minorHAnsi"/>
                <w:szCs w:val="20"/>
              </w:rPr>
              <w:t>ize</w:t>
            </w:r>
            <w:r w:rsidRPr="000913A9">
              <w:rPr>
                <w:rFonts w:asciiTheme="minorHAnsi" w:hAnsiTheme="minorHAnsi"/>
                <w:szCs w:val="20"/>
              </w:rPr>
              <w:t>/distinguish</w:t>
            </w:r>
          </w:p>
        </w:tc>
        <w:tc>
          <w:tcPr>
            <w:tcW w:w="3969" w:type="dxa"/>
            <w:shd w:val="clear" w:color="auto" w:fill="D4EDFC"/>
          </w:tcPr>
          <w:p w14:paraId="76CD0004"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Identify the potential traffic conflicts</w:t>
            </w:r>
          </w:p>
        </w:tc>
      </w:tr>
      <w:tr w:rsidR="00647BDB" w:rsidRPr="000913A9" w14:paraId="0776B10A" w14:textId="77777777" w:rsidTr="0084717D">
        <w:trPr>
          <w:jc w:val="center"/>
        </w:trPr>
        <w:tc>
          <w:tcPr>
            <w:tcW w:w="1668" w:type="dxa"/>
          </w:tcPr>
          <w:p w14:paraId="135458B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Inform</w:t>
            </w:r>
          </w:p>
        </w:tc>
        <w:tc>
          <w:tcPr>
            <w:tcW w:w="3685" w:type="dxa"/>
          </w:tcPr>
          <w:p w14:paraId="25DB61CF"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Pass on information</w:t>
            </w:r>
          </w:p>
        </w:tc>
        <w:tc>
          <w:tcPr>
            <w:tcW w:w="3969" w:type="dxa"/>
          </w:tcPr>
          <w:p w14:paraId="6C43FE11"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Inform supervisor of an emergency situation.</w:t>
            </w:r>
          </w:p>
        </w:tc>
      </w:tr>
      <w:tr w:rsidR="00647BDB" w:rsidRPr="000913A9" w14:paraId="1CA317D6"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6F727E9B"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Initiate</w:t>
            </w:r>
          </w:p>
        </w:tc>
        <w:tc>
          <w:tcPr>
            <w:tcW w:w="3685" w:type="dxa"/>
            <w:shd w:val="clear" w:color="auto" w:fill="D4EDFC"/>
          </w:tcPr>
          <w:p w14:paraId="1670066F"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Begin, set going, originate</w:t>
            </w:r>
          </w:p>
        </w:tc>
        <w:tc>
          <w:tcPr>
            <w:tcW w:w="3969" w:type="dxa"/>
            <w:shd w:val="clear" w:color="auto" w:fill="D4EDFC"/>
          </w:tcPr>
          <w:p w14:paraId="62B38931"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Initiate search and rescue operations.</w:t>
            </w:r>
          </w:p>
        </w:tc>
      </w:tr>
      <w:tr w:rsidR="00647BDB" w:rsidRPr="000913A9" w14:paraId="1170570F" w14:textId="77777777" w:rsidTr="0084717D">
        <w:trPr>
          <w:jc w:val="center"/>
        </w:trPr>
        <w:tc>
          <w:tcPr>
            <w:tcW w:w="1668" w:type="dxa"/>
          </w:tcPr>
          <w:p w14:paraId="37D629F6"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Issue</w:t>
            </w:r>
          </w:p>
        </w:tc>
        <w:tc>
          <w:tcPr>
            <w:tcW w:w="3685" w:type="dxa"/>
          </w:tcPr>
          <w:p w14:paraId="2E148534"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Send forth, publish</w:t>
            </w:r>
          </w:p>
        </w:tc>
        <w:tc>
          <w:tcPr>
            <w:tcW w:w="3969" w:type="dxa"/>
          </w:tcPr>
          <w:p w14:paraId="6446F6A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Issue new standard operating procedures.</w:t>
            </w:r>
          </w:p>
        </w:tc>
      </w:tr>
      <w:tr w:rsidR="00647BDB" w:rsidRPr="000913A9" w14:paraId="3467EA01"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1DC88263"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Maintain</w:t>
            </w:r>
          </w:p>
        </w:tc>
        <w:tc>
          <w:tcPr>
            <w:tcW w:w="3685" w:type="dxa"/>
            <w:shd w:val="clear" w:color="auto" w:fill="D4EDFC"/>
          </w:tcPr>
          <w:p w14:paraId="303EE2B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Carry on, keep up, refresh</w:t>
            </w:r>
          </w:p>
        </w:tc>
        <w:tc>
          <w:tcPr>
            <w:tcW w:w="3969" w:type="dxa"/>
            <w:shd w:val="clear" w:color="auto" w:fill="D4EDFC"/>
          </w:tcPr>
          <w:p w14:paraId="778B41CA"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Maintain a good situational awareness.</w:t>
            </w:r>
          </w:p>
        </w:tc>
      </w:tr>
      <w:tr w:rsidR="00647BDB" w:rsidRPr="000913A9" w14:paraId="79DA8F17" w14:textId="77777777" w:rsidTr="0084717D">
        <w:trPr>
          <w:jc w:val="center"/>
        </w:trPr>
        <w:tc>
          <w:tcPr>
            <w:tcW w:w="1668" w:type="dxa"/>
          </w:tcPr>
          <w:p w14:paraId="1188F984"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Monitor</w:t>
            </w:r>
          </w:p>
        </w:tc>
        <w:tc>
          <w:tcPr>
            <w:tcW w:w="3685" w:type="dxa"/>
          </w:tcPr>
          <w:p w14:paraId="4ED8E59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Keep under observation</w:t>
            </w:r>
          </w:p>
        </w:tc>
        <w:tc>
          <w:tcPr>
            <w:tcW w:w="3969" w:type="dxa"/>
          </w:tcPr>
          <w:p w14:paraId="71EBB06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Monitor the traffic image.</w:t>
            </w:r>
          </w:p>
        </w:tc>
      </w:tr>
      <w:tr w:rsidR="00647BDB" w:rsidRPr="000913A9" w14:paraId="6B07767B"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50B0705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Obtain</w:t>
            </w:r>
          </w:p>
        </w:tc>
        <w:tc>
          <w:tcPr>
            <w:tcW w:w="3685" w:type="dxa"/>
            <w:shd w:val="clear" w:color="auto" w:fill="D4EDFC"/>
          </w:tcPr>
          <w:p w14:paraId="1BD2DE13"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Acquire easily, without research</w:t>
            </w:r>
          </w:p>
        </w:tc>
        <w:tc>
          <w:tcPr>
            <w:tcW w:w="3969" w:type="dxa"/>
            <w:shd w:val="clear" w:color="auto" w:fill="D4EDFC"/>
          </w:tcPr>
          <w:p w14:paraId="039E4D48"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Obtain information during a handover process.</w:t>
            </w:r>
          </w:p>
        </w:tc>
      </w:tr>
      <w:tr w:rsidR="00647BDB" w:rsidRPr="000913A9" w14:paraId="4A25A838" w14:textId="77777777" w:rsidTr="0084717D">
        <w:trPr>
          <w:jc w:val="center"/>
        </w:trPr>
        <w:tc>
          <w:tcPr>
            <w:tcW w:w="1668" w:type="dxa"/>
          </w:tcPr>
          <w:p w14:paraId="185936C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Operate</w:t>
            </w:r>
          </w:p>
        </w:tc>
        <w:tc>
          <w:tcPr>
            <w:tcW w:w="3685" w:type="dxa"/>
          </w:tcPr>
          <w:p w14:paraId="3197784A"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Conduct work on equipment</w:t>
            </w:r>
          </w:p>
        </w:tc>
        <w:tc>
          <w:tcPr>
            <w:tcW w:w="3969" w:type="dxa"/>
          </w:tcPr>
          <w:p w14:paraId="1AEE7C5C"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Operate the various items of equipment in the VTS centre.</w:t>
            </w:r>
          </w:p>
        </w:tc>
      </w:tr>
      <w:tr w:rsidR="00647BDB" w:rsidRPr="000913A9" w14:paraId="356D44DD"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21B33B2C"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Perform</w:t>
            </w:r>
          </w:p>
        </w:tc>
        <w:tc>
          <w:tcPr>
            <w:tcW w:w="3685" w:type="dxa"/>
            <w:shd w:val="clear" w:color="auto" w:fill="D4EDFC"/>
          </w:tcPr>
          <w:p w14:paraId="73F1BDC1"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Carry into effect, go through, execute</w:t>
            </w:r>
          </w:p>
        </w:tc>
        <w:tc>
          <w:tcPr>
            <w:tcW w:w="3969" w:type="dxa"/>
            <w:shd w:val="clear" w:color="auto" w:fill="D4EDFC"/>
          </w:tcPr>
          <w:p w14:paraId="1C098CDA"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Perform communication according to standard operating procedures.</w:t>
            </w:r>
          </w:p>
        </w:tc>
      </w:tr>
      <w:tr w:rsidR="00647BDB" w:rsidRPr="000913A9" w14:paraId="020ED34F" w14:textId="77777777" w:rsidTr="0084717D">
        <w:trPr>
          <w:jc w:val="center"/>
        </w:trPr>
        <w:tc>
          <w:tcPr>
            <w:tcW w:w="1668" w:type="dxa"/>
          </w:tcPr>
          <w:p w14:paraId="3BF79892"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Relay</w:t>
            </w:r>
          </w:p>
        </w:tc>
        <w:tc>
          <w:tcPr>
            <w:tcW w:w="3685" w:type="dxa"/>
          </w:tcPr>
          <w:p w14:paraId="24A4DB0E"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Arrange in, provide with, replace by ...</w:t>
            </w:r>
          </w:p>
        </w:tc>
        <w:tc>
          <w:tcPr>
            <w:tcW w:w="3969" w:type="dxa"/>
          </w:tcPr>
          <w:p w14:paraId="63745C8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Relay a distress message.</w:t>
            </w:r>
          </w:p>
        </w:tc>
      </w:tr>
      <w:tr w:rsidR="00647BDB" w:rsidRPr="000913A9" w14:paraId="5FD65765"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DCD2185"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Respond</w:t>
            </w:r>
          </w:p>
        </w:tc>
        <w:tc>
          <w:tcPr>
            <w:tcW w:w="3685" w:type="dxa"/>
            <w:shd w:val="clear" w:color="auto" w:fill="D4EDFC"/>
          </w:tcPr>
          <w:p w14:paraId="118B980E"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Make answer, perform answering or corresponding action</w:t>
            </w:r>
          </w:p>
        </w:tc>
        <w:tc>
          <w:tcPr>
            <w:tcW w:w="3969" w:type="dxa"/>
            <w:shd w:val="clear" w:color="auto" w:fill="D4EDFC"/>
          </w:tcPr>
          <w:p w14:paraId="3355061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Respond to distress and urgency messages and signals.</w:t>
            </w:r>
          </w:p>
        </w:tc>
      </w:tr>
      <w:tr w:rsidR="00647BDB" w:rsidRPr="000913A9" w14:paraId="24482873" w14:textId="77777777" w:rsidTr="0084717D">
        <w:trPr>
          <w:jc w:val="center"/>
        </w:trPr>
        <w:tc>
          <w:tcPr>
            <w:tcW w:w="1668" w:type="dxa"/>
          </w:tcPr>
          <w:p w14:paraId="3CE3B7C0"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Transfer</w:t>
            </w:r>
          </w:p>
        </w:tc>
        <w:tc>
          <w:tcPr>
            <w:tcW w:w="3685" w:type="dxa"/>
          </w:tcPr>
          <w:p w14:paraId="070D167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Hand over, pass on</w:t>
            </w:r>
          </w:p>
        </w:tc>
        <w:tc>
          <w:tcPr>
            <w:tcW w:w="3969" w:type="dxa"/>
          </w:tcPr>
          <w:p w14:paraId="1C23CBA5"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Transfer information to an adjacent VTS.</w:t>
            </w:r>
          </w:p>
        </w:tc>
      </w:tr>
      <w:tr w:rsidR="00647BDB" w:rsidRPr="000913A9" w14:paraId="34B30880"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7F447D65"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Update</w:t>
            </w:r>
          </w:p>
        </w:tc>
        <w:tc>
          <w:tcPr>
            <w:tcW w:w="3685" w:type="dxa"/>
            <w:shd w:val="clear" w:color="auto" w:fill="D4EDFC"/>
          </w:tcPr>
          <w:p w14:paraId="018B7FAF"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Refresh, make up-to-date</w:t>
            </w:r>
          </w:p>
        </w:tc>
        <w:tc>
          <w:tcPr>
            <w:tcW w:w="3969" w:type="dxa"/>
            <w:shd w:val="clear" w:color="auto" w:fill="D4EDFC"/>
          </w:tcPr>
          <w:p w14:paraId="5FAE16F1"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Update the operational procedures.</w:t>
            </w:r>
          </w:p>
        </w:tc>
      </w:tr>
      <w:tr w:rsidR="00647BDB" w:rsidRPr="000913A9" w14:paraId="787C5774" w14:textId="77777777" w:rsidTr="0084717D">
        <w:trPr>
          <w:jc w:val="center"/>
        </w:trPr>
        <w:tc>
          <w:tcPr>
            <w:tcW w:w="1668" w:type="dxa"/>
          </w:tcPr>
          <w:p w14:paraId="5359D97C"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Use</w:t>
            </w:r>
          </w:p>
        </w:tc>
        <w:tc>
          <w:tcPr>
            <w:tcW w:w="3685" w:type="dxa"/>
          </w:tcPr>
          <w:p w14:paraId="38F952B9"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Employ for a purpose, handle as instrument, put into operation</w:t>
            </w:r>
          </w:p>
        </w:tc>
        <w:tc>
          <w:tcPr>
            <w:tcW w:w="3969" w:type="dxa"/>
          </w:tcPr>
          <w:p w14:paraId="4FE75388" w14:textId="77777777" w:rsidR="00647BDB" w:rsidRPr="000913A9" w:rsidRDefault="00647BDB" w:rsidP="008F2DB0">
            <w:pPr>
              <w:pStyle w:val="Tabletext"/>
              <w:rPr>
                <w:rFonts w:asciiTheme="minorHAnsi" w:hAnsiTheme="minorHAnsi"/>
                <w:b/>
                <w:szCs w:val="20"/>
              </w:rPr>
            </w:pPr>
            <w:r w:rsidRPr="000913A9">
              <w:rPr>
                <w:rFonts w:asciiTheme="minorHAnsi" w:hAnsiTheme="minorHAnsi"/>
                <w:szCs w:val="20"/>
              </w:rPr>
              <w:t>Use SMCP.</w:t>
            </w:r>
          </w:p>
        </w:tc>
      </w:tr>
    </w:tbl>
    <w:p w14:paraId="5533EF2E" w14:textId="77777777" w:rsidR="00647BDB" w:rsidRPr="000913A9" w:rsidRDefault="00647BDB" w:rsidP="00647BDB">
      <w:pPr>
        <w:rPr>
          <w:b/>
        </w:rPr>
      </w:pPr>
    </w:p>
    <w:p w14:paraId="7062015F" w14:textId="586569A6" w:rsidR="00647BDB" w:rsidRPr="000913A9" w:rsidRDefault="00647BDB" w:rsidP="007E62AE">
      <w:pPr>
        <w:pStyle w:val="BodyText"/>
      </w:pPr>
      <w:r w:rsidRPr="000913A9">
        <w:rPr>
          <w:b/>
        </w:rPr>
        <w:lastRenderedPageBreak/>
        <w:t>Level 4</w:t>
      </w:r>
      <w:r w:rsidRPr="000913A9">
        <w:t>: Ability to establish a line of action within a unit of known applications following the correct chronology and the adequate methods to resolve a problem situation.</w:t>
      </w:r>
      <w:r w:rsidR="0008420C">
        <w:t xml:space="preserve"> </w:t>
      </w:r>
      <w:r w:rsidRPr="000913A9">
        <w:t>This involves the integration of known applications in a more unfamiliar situation.</w:t>
      </w:r>
    </w:p>
    <w:tbl>
      <w:tblPr>
        <w:tblStyle w:val="LightShading-Accent1"/>
        <w:tblW w:w="9639" w:type="dxa"/>
        <w:jc w:val="center"/>
        <w:tblLayout w:type="fixed"/>
        <w:tblLook w:val="0420" w:firstRow="1" w:lastRow="0" w:firstColumn="0" w:lastColumn="0" w:noHBand="0" w:noVBand="1"/>
      </w:tblPr>
      <w:tblGrid>
        <w:gridCol w:w="1725"/>
        <w:gridCol w:w="3810"/>
        <w:gridCol w:w="4104"/>
      </w:tblGrid>
      <w:tr w:rsidR="00647BDB" w:rsidRPr="000913A9" w14:paraId="1B3A3839" w14:textId="77777777" w:rsidTr="0084717D">
        <w:trPr>
          <w:cnfStyle w:val="100000000000" w:firstRow="1" w:lastRow="0" w:firstColumn="0" w:lastColumn="0" w:oddVBand="0" w:evenVBand="0" w:oddHBand="0" w:evenHBand="0" w:firstRowFirstColumn="0" w:firstRowLastColumn="0" w:lastRowFirstColumn="0" w:lastRowLastColumn="0"/>
          <w:tblHeader/>
          <w:jc w:val="center"/>
        </w:trPr>
        <w:tc>
          <w:tcPr>
            <w:tcW w:w="1668" w:type="dxa"/>
          </w:tcPr>
          <w:p w14:paraId="7ADB8BC6" w14:textId="77777777" w:rsidR="00647BDB" w:rsidRPr="000913A9" w:rsidRDefault="00647BDB" w:rsidP="007E62AE">
            <w:pPr>
              <w:pStyle w:val="Tableheading"/>
              <w:rPr>
                <w:rFonts w:asciiTheme="minorHAnsi" w:hAnsiTheme="minorHAnsi"/>
                <w:b/>
                <w:lang w:val="en-GB"/>
              </w:rPr>
            </w:pPr>
            <w:r w:rsidRPr="000913A9">
              <w:rPr>
                <w:rFonts w:asciiTheme="minorHAnsi" w:hAnsiTheme="minorHAnsi"/>
                <w:b/>
                <w:lang w:val="en-GB"/>
              </w:rPr>
              <w:t>Verb</w:t>
            </w:r>
          </w:p>
        </w:tc>
        <w:tc>
          <w:tcPr>
            <w:tcW w:w="3685" w:type="dxa"/>
          </w:tcPr>
          <w:p w14:paraId="538E2B48" w14:textId="77777777" w:rsidR="00647BDB" w:rsidRPr="000913A9" w:rsidRDefault="00647BDB" w:rsidP="007E62AE">
            <w:pPr>
              <w:pStyle w:val="Tableheading"/>
              <w:rPr>
                <w:rFonts w:asciiTheme="minorHAnsi" w:hAnsiTheme="minorHAnsi"/>
                <w:b/>
                <w:lang w:val="en-GB"/>
              </w:rPr>
            </w:pPr>
            <w:r w:rsidRPr="000913A9">
              <w:rPr>
                <w:rFonts w:asciiTheme="minorHAnsi" w:hAnsiTheme="minorHAnsi"/>
                <w:b/>
                <w:lang w:val="en-GB"/>
              </w:rPr>
              <w:t>Definition</w:t>
            </w:r>
          </w:p>
        </w:tc>
        <w:tc>
          <w:tcPr>
            <w:tcW w:w="3969" w:type="dxa"/>
          </w:tcPr>
          <w:p w14:paraId="101F48D8" w14:textId="77777777" w:rsidR="00647BDB" w:rsidRPr="000913A9" w:rsidRDefault="00647BDB" w:rsidP="007E62AE">
            <w:pPr>
              <w:pStyle w:val="Tableheading"/>
              <w:rPr>
                <w:rFonts w:asciiTheme="minorHAnsi" w:hAnsiTheme="minorHAnsi"/>
                <w:b/>
                <w:lang w:val="en-GB"/>
              </w:rPr>
            </w:pPr>
            <w:r w:rsidRPr="000913A9">
              <w:rPr>
                <w:noProof/>
                <w:lang w:val="fr-FR" w:eastAsia="fr-FR"/>
              </w:rPr>
              <w:drawing>
                <wp:inline distT="0" distB="0" distL="0" distR="0" wp14:anchorId="427A42C8" wp14:editId="6760CF1E">
                  <wp:extent cx="10795" cy="10795"/>
                  <wp:effectExtent l="0" t="0" r="0" b="0"/>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913A9">
              <w:rPr>
                <w:rFonts w:asciiTheme="minorHAnsi" w:hAnsiTheme="minorHAnsi"/>
                <w:b/>
                <w:lang w:val="en-GB"/>
              </w:rPr>
              <w:t>Example</w:t>
            </w:r>
          </w:p>
        </w:tc>
      </w:tr>
      <w:tr w:rsidR="00647BDB" w:rsidRPr="000913A9" w14:paraId="16FAA1C9"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238BAD90" w14:textId="77777777" w:rsidR="00647BDB" w:rsidRPr="000913A9" w:rsidRDefault="00647BDB" w:rsidP="008F2DB0">
            <w:pPr>
              <w:pStyle w:val="Tabletext"/>
              <w:rPr>
                <w:rFonts w:asciiTheme="minorHAnsi" w:hAnsiTheme="minorHAnsi"/>
                <w:b/>
              </w:rPr>
            </w:pPr>
            <w:r w:rsidRPr="000913A9">
              <w:rPr>
                <w:rFonts w:asciiTheme="minorHAnsi" w:hAnsiTheme="minorHAnsi"/>
              </w:rPr>
              <w:t>Allocate</w:t>
            </w:r>
          </w:p>
        </w:tc>
        <w:tc>
          <w:tcPr>
            <w:tcW w:w="3685" w:type="dxa"/>
            <w:shd w:val="clear" w:color="auto" w:fill="D4EDFC"/>
          </w:tcPr>
          <w:p w14:paraId="408E3266" w14:textId="77777777" w:rsidR="00647BDB" w:rsidRPr="000913A9" w:rsidRDefault="00647BDB" w:rsidP="008F2DB0">
            <w:pPr>
              <w:pStyle w:val="Tabletext"/>
              <w:rPr>
                <w:rFonts w:asciiTheme="minorHAnsi" w:hAnsiTheme="minorHAnsi"/>
                <w:b/>
              </w:rPr>
            </w:pPr>
            <w:r w:rsidRPr="000913A9">
              <w:rPr>
                <w:rFonts w:asciiTheme="minorHAnsi" w:hAnsiTheme="minorHAnsi"/>
              </w:rPr>
              <w:t>Assign, devote</w:t>
            </w:r>
          </w:p>
        </w:tc>
        <w:tc>
          <w:tcPr>
            <w:tcW w:w="3969" w:type="dxa"/>
            <w:shd w:val="clear" w:color="auto" w:fill="D4EDFC"/>
          </w:tcPr>
          <w:p w14:paraId="2A3038AA" w14:textId="77777777" w:rsidR="00647BDB" w:rsidRPr="000913A9" w:rsidRDefault="00647BDB" w:rsidP="008F2DB0">
            <w:pPr>
              <w:pStyle w:val="Tabletext"/>
              <w:rPr>
                <w:rFonts w:asciiTheme="minorHAnsi" w:hAnsiTheme="minorHAnsi"/>
                <w:b/>
              </w:rPr>
            </w:pPr>
            <w:r w:rsidRPr="000913A9">
              <w:rPr>
                <w:rFonts w:asciiTheme="minorHAnsi" w:hAnsiTheme="minorHAnsi"/>
              </w:rPr>
              <w:t>Allocate a new lock sequence.</w:t>
            </w:r>
          </w:p>
        </w:tc>
      </w:tr>
      <w:tr w:rsidR="00647BDB" w:rsidRPr="000913A9" w14:paraId="7156C044" w14:textId="77777777" w:rsidTr="0084717D">
        <w:trPr>
          <w:jc w:val="center"/>
        </w:trPr>
        <w:tc>
          <w:tcPr>
            <w:tcW w:w="1668" w:type="dxa"/>
          </w:tcPr>
          <w:p w14:paraId="281D4F33" w14:textId="77777777" w:rsidR="00647BDB" w:rsidRPr="000913A9" w:rsidRDefault="00647BDB" w:rsidP="008F2DB0">
            <w:pPr>
              <w:pStyle w:val="Tabletext"/>
              <w:rPr>
                <w:rFonts w:asciiTheme="minorHAnsi" w:hAnsiTheme="minorHAnsi"/>
                <w:b/>
              </w:rPr>
            </w:pPr>
            <w:r w:rsidRPr="000913A9">
              <w:rPr>
                <w:rFonts w:asciiTheme="minorHAnsi" w:hAnsiTheme="minorHAnsi"/>
              </w:rPr>
              <w:t>Analyse</w:t>
            </w:r>
          </w:p>
        </w:tc>
        <w:tc>
          <w:tcPr>
            <w:tcW w:w="3685" w:type="dxa"/>
          </w:tcPr>
          <w:p w14:paraId="07740D54" w14:textId="77777777" w:rsidR="00647BDB" w:rsidRPr="000913A9" w:rsidRDefault="00647BDB" w:rsidP="008F2DB0">
            <w:pPr>
              <w:pStyle w:val="Tabletext"/>
              <w:rPr>
                <w:rFonts w:asciiTheme="minorHAnsi" w:hAnsiTheme="minorHAnsi"/>
                <w:b/>
              </w:rPr>
            </w:pPr>
            <w:r w:rsidRPr="000913A9">
              <w:rPr>
                <w:rFonts w:asciiTheme="minorHAnsi" w:hAnsiTheme="minorHAnsi"/>
              </w:rPr>
              <w:t>Examine minutely the constitution of</w:t>
            </w:r>
          </w:p>
        </w:tc>
        <w:tc>
          <w:tcPr>
            <w:tcW w:w="3969" w:type="dxa"/>
          </w:tcPr>
          <w:p w14:paraId="0A301308" w14:textId="77777777" w:rsidR="00647BDB" w:rsidRPr="000913A9" w:rsidRDefault="00647BDB" w:rsidP="008F2DB0">
            <w:pPr>
              <w:pStyle w:val="Tabletext"/>
              <w:rPr>
                <w:rFonts w:asciiTheme="minorHAnsi" w:hAnsiTheme="minorHAnsi"/>
                <w:b/>
              </w:rPr>
            </w:pPr>
            <w:r w:rsidRPr="000913A9">
              <w:rPr>
                <w:rFonts w:asciiTheme="minorHAnsi" w:hAnsiTheme="minorHAnsi"/>
              </w:rPr>
              <w:t>Analyse and consider the information provided by the radar equipment.</w:t>
            </w:r>
          </w:p>
        </w:tc>
      </w:tr>
      <w:tr w:rsidR="00647BDB" w:rsidRPr="000913A9" w14:paraId="08679A07"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281AF0E8" w14:textId="77777777" w:rsidR="00647BDB" w:rsidRPr="000913A9" w:rsidRDefault="00647BDB" w:rsidP="008F2DB0">
            <w:pPr>
              <w:pStyle w:val="Tabletext"/>
              <w:rPr>
                <w:rFonts w:asciiTheme="minorHAnsi" w:hAnsiTheme="minorHAnsi"/>
                <w:b/>
              </w:rPr>
            </w:pPr>
            <w:r w:rsidRPr="000913A9">
              <w:rPr>
                <w:rFonts w:asciiTheme="minorHAnsi" w:hAnsiTheme="minorHAnsi"/>
              </w:rPr>
              <w:t>Assign</w:t>
            </w:r>
          </w:p>
        </w:tc>
        <w:tc>
          <w:tcPr>
            <w:tcW w:w="3685" w:type="dxa"/>
            <w:shd w:val="clear" w:color="auto" w:fill="D4EDFC"/>
          </w:tcPr>
          <w:p w14:paraId="2C98C608" w14:textId="77777777" w:rsidR="00647BDB" w:rsidRPr="000913A9" w:rsidRDefault="00647BDB" w:rsidP="008F2DB0">
            <w:pPr>
              <w:pStyle w:val="Tabletext"/>
              <w:rPr>
                <w:rFonts w:asciiTheme="minorHAnsi" w:hAnsiTheme="minorHAnsi"/>
                <w:b/>
              </w:rPr>
            </w:pPr>
            <w:r w:rsidRPr="000913A9">
              <w:rPr>
                <w:rFonts w:asciiTheme="minorHAnsi" w:hAnsiTheme="minorHAnsi"/>
              </w:rPr>
              <w:t>Allot as a share, make over</w:t>
            </w:r>
          </w:p>
        </w:tc>
        <w:tc>
          <w:tcPr>
            <w:tcW w:w="3969" w:type="dxa"/>
            <w:shd w:val="clear" w:color="auto" w:fill="D4EDFC"/>
          </w:tcPr>
          <w:p w14:paraId="7BF1DAE6" w14:textId="77777777" w:rsidR="00647BDB" w:rsidRPr="000913A9" w:rsidRDefault="00647BDB" w:rsidP="008F2DB0">
            <w:pPr>
              <w:pStyle w:val="Tabletext"/>
              <w:rPr>
                <w:rFonts w:asciiTheme="minorHAnsi" w:hAnsiTheme="minorHAnsi"/>
                <w:b/>
              </w:rPr>
            </w:pPr>
            <w:r w:rsidRPr="000913A9">
              <w:rPr>
                <w:rFonts w:asciiTheme="minorHAnsi" w:hAnsiTheme="minorHAnsi"/>
              </w:rPr>
              <w:t>Assign an alternative berth.</w:t>
            </w:r>
          </w:p>
        </w:tc>
      </w:tr>
      <w:tr w:rsidR="00647BDB" w:rsidRPr="000913A9" w14:paraId="0EDE98DF" w14:textId="77777777" w:rsidTr="0084717D">
        <w:trPr>
          <w:jc w:val="center"/>
        </w:trPr>
        <w:tc>
          <w:tcPr>
            <w:tcW w:w="1668" w:type="dxa"/>
          </w:tcPr>
          <w:p w14:paraId="098CA463" w14:textId="77777777" w:rsidR="00647BDB" w:rsidRPr="000913A9" w:rsidRDefault="00647BDB" w:rsidP="008F2DB0">
            <w:pPr>
              <w:pStyle w:val="Tabletext"/>
              <w:rPr>
                <w:rFonts w:asciiTheme="minorHAnsi" w:hAnsiTheme="minorHAnsi"/>
                <w:b/>
              </w:rPr>
            </w:pPr>
            <w:r w:rsidRPr="000913A9">
              <w:rPr>
                <w:rFonts w:asciiTheme="minorHAnsi" w:hAnsiTheme="minorHAnsi"/>
              </w:rPr>
              <w:t>Coordinate</w:t>
            </w:r>
          </w:p>
        </w:tc>
        <w:tc>
          <w:tcPr>
            <w:tcW w:w="3685" w:type="dxa"/>
          </w:tcPr>
          <w:p w14:paraId="738B1306" w14:textId="77777777" w:rsidR="00647BDB" w:rsidRPr="000913A9" w:rsidRDefault="00647BDB" w:rsidP="008F2DB0">
            <w:pPr>
              <w:pStyle w:val="Tabletext"/>
              <w:rPr>
                <w:rFonts w:asciiTheme="minorHAnsi" w:hAnsiTheme="minorHAnsi"/>
                <w:b/>
              </w:rPr>
            </w:pPr>
            <w:r w:rsidRPr="000913A9">
              <w:rPr>
                <w:rFonts w:asciiTheme="minorHAnsi" w:hAnsiTheme="minorHAnsi"/>
              </w:rPr>
              <w:t>Bring part into proper relation</w:t>
            </w:r>
          </w:p>
        </w:tc>
        <w:tc>
          <w:tcPr>
            <w:tcW w:w="3969" w:type="dxa"/>
          </w:tcPr>
          <w:p w14:paraId="3965BBB3" w14:textId="77777777" w:rsidR="00647BDB" w:rsidRPr="000913A9" w:rsidRDefault="00647BDB" w:rsidP="008F2DB0">
            <w:pPr>
              <w:pStyle w:val="Tabletext"/>
              <w:rPr>
                <w:rFonts w:asciiTheme="minorHAnsi" w:hAnsiTheme="minorHAnsi"/>
                <w:b/>
              </w:rPr>
            </w:pPr>
            <w:r w:rsidRPr="000913A9">
              <w:rPr>
                <w:rFonts w:asciiTheme="minorHAnsi" w:hAnsiTheme="minorHAnsi"/>
              </w:rPr>
              <w:t>Coordinate berthing resources.</w:t>
            </w:r>
          </w:p>
        </w:tc>
      </w:tr>
      <w:tr w:rsidR="00647BDB" w:rsidRPr="000913A9" w14:paraId="06663A2F"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C9B6A7F" w14:textId="77777777" w:rsidR="00647BDB" w:rsidRPr="000913A9" w:rsidRDefault="00647BDB" w:rsidP="008F2DB0">
            <w:pPr>
              <w:pStyle w:val="Tabletext"/>
              <w:rPr>
                <w:rFonts w:asciiTheme="minorHAnsi" w:hAnsiTheme="minorHAnsi"/>
                <w:b/>
              </w:rPr>
            </w:pPr>
            <w:r w:rsidRPr="000913A9">
              <w:rPr>
                <w:rFonts w:asciiTheme="minorHAnsi" w:hAnsiTheme="minorHAnsi"/>
              </w:rPr>
              <w:t>Delegate</w:t>
            </w:r>
          </w:p>
        </w:tc>
        <w:tc>
          <w:tcPr>
            <w:tcW w:w="3685" w:type="dxa"/>
            <w:shd w:val="clear" w:color="auto" w:fill="D4EDFC"/>
          </w:tcPr>
          <w:p w14:paraId="4151488D" w14:textId="77777777" w:rsidR="00647BDB" w:rsidRPr="000913A9" w:rsidRDefault="00647BDB" w:rsidP="008F2DB0">
            <w:pPr>
              <w:pStyle w:val="Tabletext"/>
              <w:rPr>
                <w:rFonts w:asciiTheme="minorHAnsi" w:hAnsiTheme="minorHAnsi"/>
                <w:b/>
              </w:rPr>
            </w:pPr>
            <w:r w:rsidRPr="000913A9">
              <w:rPr>
                <w:rFonts w:asciiTheme="minorHAnsi" w:hAnsiTheme="minorHAnsi"/>
              </w:rPr>
              <w:t>Commit authority to somebody</w:t>
            </w:r>
          </w:p>
        </w:tc>
        <w:tc>
          <w:tcPr>
            <w:tcW w:w="3969" w:type="dxa"/>
            <w:shd w:val="clear" w:color="auto" w:fill="D4EDFC"/>
          </w:tcPr>
          <w:p w14:paraId="66592ED3" w14:textId="77777777" w:rsidR="00647BDB" w:rsidRPr="000913A9" w:rsidRDefault="00647BDB" w:rsidP="008F2DB0">
            <w:pPr>
              <w:pStyle w:val="Tabletext"/>
              <w:rPr>
                <w:rFonts w:asciiTheme="minorHAnsi" w:hAnsiTheme="minorHAnsi"/>
                <w:b/>
              </w:rPr>
            </w:pPr>
            <w:r w:rsidRPr="000913A9">
              <w:rPr>
                <w:rFonts w:asciiTheme="minorHAnsi" w:hAnsiTheme="minorHAnsi"/>
              </w:rPr>
              <w:t>Delegate a task to a guard vessel.</w:t>
            </w:r>
          </w:p>
        </w:tc>
      </w:tr>
      <w:tr w:rsidR="00647BDB" w:rsidRPr="000913A9" w14:paraId="5F383320" w14:textId="77777777" w:rsidTr="0084717D">
        <w:trPr>
          <w:jc w:val="center"/>
        </w:trPr>
        <w:tc>
          <w:tcPr>
            <w:tcW w:w="1668" w:type="dxa"/>
          </w:tcPr>
          <w:p w14:paraId="1AD2D546" w14:textId="77777777" w:rsidR="00647BDB" w:rsidRPr="000913A9" w:rsidRDefault="00647BDB" w:rsidP="008F2DB0">
            <w:pPr>
              <w:pStyle w:val="Tabletext"/>
              <w:rPr>
                <w:rFonts w:asciiTheme="minorHAnsi" w:hAnsiTheme="minorHAnsi"/>
                <w:b/>
              </w:rPr>
            </w:pPr>
            <w:r w:rsidRPr="000913A9">
              <w:rPr>
                <w:rFonts w:asciiTheme="minorHAnsi" w:hAnsiTheme="minorHAnsi"/>
              </w:rPr>
              <w:t>Ensure</w:t>
            </w:r>
          </w:p>
        </w:tc>
        <w:tc>
          <w:tcPr>
            <w:tcW w:w="3685" w:type="dxa"/>
          </w:tcPr>
          <w:p w14:paraId="254C9AC0" w14:textId="77777777" w:rsidR="00647BDB" w:rsidRPr="000913A9" w:rsidRDefault="00647BDB" w:rsidP="008F2DB0">
            <w:pPr>
              <w:pStyle w:val="Tabletext"/>
              <w:rPr>
                <w:rFonts w:asciiTheme="minorHAnsi" w:hAnsiTheme="minorHAnsi"/>
                <w:b/>
              </w:rPr>
            </w:pPr>
            <w:r w:rsidRPr="000913A9">
              <w:rPr>
                <w:rFonts w:asciiTheme="minorHAnsi" w:hAnsiTheme="minorHAnsi"/>
              </w:rPr>
              <w:t>Make safe, make certain</w:t>
            </w:r>
          </w:p>
        </w:tc>
        <w:tc>
          <w:tcPr>
            <w:tcW w:w="3969" w:type="dxa"/>
          </w:tcPr>
          <w:p w14:paraId="06D973B2" w14:textId="77777777" w:rsidR="00647BDB" w:rsidRPr="000913A9" w:rsidRDefault="00647BDB" w:rsidP="008F2DB0">
            <w:pPr>
              <w:pStyle w:val="Tabletext"/>
              <w:rPr>
                <w:rFonts w:asciiTheme="minorHAnsi" w:hAnsiTheme="minorHAnsi"/>
                <w:b/>
              </w:rPr>
            </w:pPr>
            <w:r w:rsidRPr="000913A9">
              <w:rPr>
                <w:rFonts w:asciiTheme="minorHAnsi" w:hAnsiTheme="minorHAnsi"/>
              </w:rPr>
              <w:t>Ensure the agreed course of action is carried out.</w:t>
            </w:r>
          </w:p>
        </w:tc>
      </w:tr>
      <w:tr w:rsidR="00647BDB" w:rsidRPr="000913A9" w14:paraId="6FF25A20"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A0E4D10" w14:textId="77777777" w:rsidR="00647BDB" w:rsidRPr="000913A9" w:rsidRDefault="00647BDB" w:rsidP="008F2DB0">
            <w:pPr>
              <w:pStyle w:val="Tabletext"/>
              <w:rPr>
                <w:rFonts w:asciiTheme="minorHAnsi" w:hAnsiTheme="minorHAnsi"/>
                <w:b/>
              </w:rPr>
            </w:pPr>
            <w:r w:rsidRPr="000913A9">
              <w:rPr>
                <w:rFonts w:asciiTheme="minorHAnsi" w:hAnsiTheme="minorHAnsi"/>
              </w:rPr>
              <w:t>Integrate</w:t>
            </w:r>
          </w:p>
        </w:tc>
        <w:tc>
          <w:tcPr>
            <w:tcW w:w="3685" w:type="dxa"/>
            <w:shd w:val="clear" w:color="auto" w:fill="D4EDFC"/>
          </w:tcPr>
          <w:p w14:paraId="61AF0AA5" w14:textId="77777777" w:rsidR="00647BDB" w:rsidRPr="000913A9" w:rsidRDefault="00647BDB" w:rsidP="008F2DB0">
            <w:pPr>
              <w:pStyle w:val="Tabletext"/>
              <w:rPr>
                <w:rFonts w:asciiTheme="minorHAnsi" w:hAnsiTheme="minorHAnsi"/>
                <w:b/>
              </w:rPr>
            </w:pPr>
            <w:r w:rsidRPr="000913A9">
              <w:rPr>
                <w:rFonts w:asciiTheme="minorHAnsi" w:hAnsiTheme="minorHAnsi"/>
              </w:rPr>
              <w:t>Combine into a whole, complete by addition of parts</w:t>
            </w:r>
          </w:p>
        </w:tc>
        <w:tc>
          <w:tcPr>
            <w:tcW w:w="3969" w:type="dxa"/>
            <w:shd w:val="clear" w:color="auto" w:fill="D4EDFC"/>
          </w:tcPr>
          <w:p w14:paraId="13383FC0" w14:textId="77777777" w:rsidR="00647BDB" w:rsidRPr="000913A9" w:rsidRDefault="00647BDB" w:rsidP="008F2DB0">
            <w:pPr>
              <w:pStyle w:val="Tabletext"/>
              <w:rPr>
                <w:rFonts w:asciiTheme="minorHAnsi" w:hAnsiTheme="minorHAnsi"/>
                <w:b/>
              </w:rPr>
            </w:pPr>
            <w:r w:rsidRPr="000913A9">
              <w:rPr>
                <w:rFonts w:asciiTheme="minorHAnsi" w:hAnsiTheme="minorHAnsi"/>
              </w:rPr>
              <w:t>Integrate current conditions into the management of traffic.</w:t>
            </w:r>
          </w:p>
        </w:tc>
      </w:tr>
      <w:tr w:rsidR="00647BDB" w:rsidRPr="000913A9" w14:paraId="3F823580" w14:textId="77777777" w:rsidTr="0084717D">
        <w:trPr>
          <w:jc w:val="center"/>
        </w:trPr>
        <w:tc>
          <w:tcPr>
            <w:tcW w:w="1668" w:type="dxa"/>
          </w:tcPr>
          <w:p w14:paraId="3F78725D" w14:textId="77777777" w:rsidR="00647BDB" w:rsidRPr="000913A9" w:rsidRDefault="00647BDB" w:rsidP="008F2DB0">
            <w:pPr>
              <w:pStyle w:val="Tabletext"/>
              <w:rPr>
                <w:rFonts w:asciiTheme="minorHAnsi" w:hAnsiTheme="minorHAnsi"/>
                <w:b/>
              </w:rPr>
            </w:pPr>
            <w:r w:rsidRPr="000913A9">
              <w:rPr>
                <w:rFonts w:asciiTheme="minorHAnsi" w:hAnsiTheme="minorHAnsi"/>
              </w:rPr>
              <w:t>Manage</w:t>
            </w:r>
          </w:p>
        </w:tc>
        <w:tc>
          <w:tcPr>
            <w:tcW w:w="3685" w:type="dxa"/>
          </w:tcPr>
          <w:p w14:paraId="0AC833A1" w14:textId="77777777" w:rsidR="00647BDB" w:rsidRPr="000913A9" w:rsidRDefault="00647BDB" w:rsidP="008F2DB0">
            <w:pPr>
              <w:pStyle w:val="Tabletext"/>
              <w:rPr>
                <w:rFonts w:asciiTheme="minorHAnsi" w:hAnsiTheme="minorHAnsi"/>
                <w:b/>
              </w:rPr>
            </w:pPr>
            <w:r w:rsidRPr="000913A9">
              <w:rPr>
                <w:rFonts w:asciiTheme="minorHAnsi" w:hAnsiTheme="minorHAnsi"/>
              </w:rPr>
              <w:t>Handle, conduct</w:t>
            </w:r>
          </w:p>
        </w:tc>
        <w:tc>
          <w:tcPr>
            <w:tcW w:w="3969" w:type="dxa"/>
          </w:tcPr>
          <w:p w14:paraId="3D7152CC" w14:textId="77777777" w:rsidR="00647BDB" w:rsidRPr="000913A9" w:rsidRDefault="00647BDB" w:rsidP="008F2DB0">
            <w:pPr>
              <w:pStyle w:val="Tabletext"/>
              <w:rPr>
                <w:rFonts w:asciiTheme="minorHAnsi" w:hAnsiTheme="minorHAnsi"/>
                <w:b/>
              </w:rPr>
            </w:pPr>
            <w:r w:rsidRPr="000913A9">
              <w:rPr>
                <w:rFonts w:asciiTheme="minorHAnsi" w:hAnsiTheme="minorHAnsi"/>
              </w:rPr>
              <w:t>Manage traffic for deep water routes in the VTS area.</w:t>
            </w:r>
          </w:p>
        </w:tc>
      </w:tr>
      <w:tr w:rsidR="00647BDB" w:rsidRPr="000913A9" w14:paraId="35721E56"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14B3DBB" w14:textId="4592F77F" w:rsidR="00647BDB" w:rsidRPr="000913A9" w:rsidRDefault="00647BDB" w:rsidP="008F2DB0">
            <w:pPr>
              <w:pStyle w:val="Tabletext"/>
              <w:rPr>
                <w:rFonts w:asciiTheme="minorHAnsi" w:hAnsiTheme="minorHAnsi"/>
                <w:b/>
              </w:rPr>
            </w:pPr>
            <w:r w:rsidRPr="000913A9">
              <w:rPr>
                <w:rFonts w:asciiTheme="minorHAnsi" w:hAnsiTheme="minorHAnsi"/>
              </w:rPr>
              <w:t>Organ</w:t>
            </w:r>
            <w:r w:rsidR="0008420C">
              <w:rPr>
                <w:rFonts w:asciiTheme="minorHAnsi" w:hAnsiTheme="minorHAnsi"/>
              </w:rPr>
              <w:t>ize</w:t>
            </w:r>
          </w:p>
        </w:tc>
        <w:tc>
          <w:tcPr>
            <w:tcW w:w="3685" w:type="dxa"/>
            <w:shd w:val="clear" w:color="auto" w:fill="D4EDFC"/>
          </w:tcPr>
          <w:p w14:paraId="3E8BD453" w14:textId="77777777" w:rsidR="00647BDB" w:rsidRPr="000913A9" w:rsidRDefault="00647BDB" w:rsidP="008F2DB0">
            <w:pPr>
              <w:pStyle w:val="Tabletext"/>
              <w:rPr>
                <w:rFonts w:asciiTheme="minorHAnsi" w:hAnsiTheme="minorHAnsi"/>
                <w:b/>
              </w:rPr>
            </w:pPr>
            <w:r w:rsidRPr="000913A9">
              <w:rPr>
                <w:rFonts w:asciiTheme="minorHAnsi" w:hAnsiTheme="minorHAnsi"/>
              </w:rPr>
              <w:t>Give orderly structure to, frame and put into working order</w:t>
            </w:r>
          </w:p>
        </w:tc>
        <w:tc>
          <w:tcPr>
            <w:tcW w:w="3969" w:type="dxa"/>
            <w:shd w:val="clear" w:color="auto" w:fill="D4EDFC"/>
          </w:tcPr>
          <w:p w14:paraId="155D4022" w14:textId="322D9615" w:rsidR="00647BDB" w:rsidRPr="000913A9" w:rsidRDefault="00647BDB" w:rsidP="008F2DB0">
            <w:pPr>
              <w:pStyle w:val="Tabletext"/>
              <w:rPr>
                <w:rFonts w:asciiTheme="minorHAnsi" w:hAnsiTheme="minorHAnsi"/>
                <w:b/>
              </w:rPr>
            </w:pPr>
            <w:r w:rsidRPr="000913A9">
              <w:rPr>
                <w:rFonts w:asciiTheme="minorHAnsi" w:hAnsiTheme="minorHAnsi"/>
              </w:rPr>
              <w:t>Organ</w:t>
            </w:r>
            <w:r w:rsidR="0008420C">
              <w:rPr>
                <w:rFonts w:asciiTheme="minorHAnsi" w:hAnsiTheme="minorHAnsi"/>
              </w:rPr>
              <w:t>ize</w:t>
            </w:r>
            <w:r w:rsidRPr="000913A9">
              <w:rPr>
                <w:rFonts w:asciiTheme="minorHAnsi" w:hAnsiTheme="minorHAnsi"/>
              </w:rPr>
              <w:t xml:space="preserve"> priority of vessel movement in a narrow channel.</w:t>
            </w:r>
          </w:p>
        </w:tc>
      </w:tr>
      <w:tr w:rsidR="00647BDB" w:rsidRPr="000913A9" w14:paraId="4EE20EEB" w14:textId="77777777" w:rsidTr="0084717D">
        <w:trPr>
          <w:jc w:val="center"/>
        </w:trPr>
        <w:tc>
          <w:tcPr>
            <w:tcW w:w="1668" w:type="dxa"/>
          </w:tcPr>
          <w:p w14:paraId="760295BE" w14:textId="77777777" w:rsidR="00647BDB" w:rsidRPr="000913A9" w:rsidRDefault="00647BDB" w:rsidP="008F2DB0">
            <w:pPr>
              <w:pStyle w:val="Tabletext"/>
              <w:rPr>
                <w:rFonts w:asciiTheme="minorHAnsi" w:hAnsiTheme="minorHAnsi"/>
                <w:b/>
              </w:rPr>
            </w:pPr>
            <w:r w:rsidRPr="000913A9">
              <w:rPr>
                <w:rFonts w:asciiTheme="minorHAnsi" w:hAnsiTheme="minorHAnsi"/>
              </w:rPr>
              <w:t>Predict</w:t>
            </w:r>
          </w:p>
        </w:tc>
        <w:tc>
          <w:tcPr>
            <w:tcW w:w="3685" w:type="dxa"/>
          </w:tcPr>
          <w:p w14:paraId="5C378552" w14:textId="77777777" w:rsidR="00647BDB" w:rsidRPr="000913A9" w:rsidRDefault="00647BDB" w:rsidP="008F2DB0">
            <w:pPr>
              <w:pStyle w:val="Tabletext"/>
              <w:rPr>
                <w:rFonts w:asciiTheme="minorHAnsi" w:hAnsiTheme="minorHAnsi"/>
                <w:b/>
              </w:rPr>
            </w:pPr>
            <w:r w:rsidRPr="000913A9">
              <w:rPr>
                <w:rFonts w:asciiTheme="minorHAnsi" w:hAnsiTheme="minorHAnsi"/>
              </w:rPr>
              <w:t>Forecast</w:t>
            </w:r>
          </w:p>
        </w:tc>
        <w:tc>
          <w:tcPr>
            <w:tcW w:w="3969" w:type="dxa"/>
          </w:tcPr>
          <w:p w14:paraId="590278D3" w14:textId="77777777" w:rsidR="00647BDB" w:rsidRPr="000913A9" w:rsidRDefault="00647BDB" w:rsidP="008F2DB0">
            <w:pPr>
              <w:pStyle w:val="Tabletext"/>
              <w:rPr>
                <w:rFonts w:asciiTheme="minorHAnsi" w:hAnsiTheme="minorHAnsi"/>
                <w:b/>
              </w:rPr>
            </w:pPr>
            <w:r w:rsidRPr="000913A9">
              <w:rPr>
                <w:rFonts w:asciiTheme="minorHAnsi" w:hAnsiTheme="minorHAnsi"/>
              </w:rPr>
              <w:t>Predict future positions of vessels in the waterways.</w:t>
            </w:r>
          </w:p>
        </w:tc>
      </w:tr>
      <w:tr w:rsidR="00647BDB" w:rsidRPr="000913A9" w14:paraId="0F14CCD2"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51632629" w14:textId="77777777" w:rsidR="00647BDB" w:rsidRPr="000913A9" w:rsidRDefault="00647BDB" w:rsidP="008F2DB0">
            <w:pPr>
              <w:pStyle w:val="Tabletext"/>
              <w:rPr>
                <w:rFonts w:asciiTheme="minorHAnsi" w:hAnsiTheme="minorHAnsi"/>
                <w:b/>
              </w:rPr>
            </w:pPr>
            <w:r w:rsidRPr="000913A9">
              <w:rPr>
                <w:rFonts w:asciiTheme="minorHAnsi" w:hAnsiTheme="minorHAnsi"/>
              </w:rPr>
              <w:t>Provide</w:t>
            </w:r>
          </w:p>
        </w:tc>
        <w:tc>
          <w:tcPr>
            <w:tcW w:w="3685" w:type="dxa"/>
            <w:shd w:val="clear" w:color="auto" w:fill="D4EDFC"/>
          </w:tcPr>
          <w:p w14:paraId="63BBD619" w14:textId="77777777" w:rsidR="00647BDB" w:rsidRPr="000913A9" w:rsidRDefault="00647BDB" w:rsidP="008F2DB0">
            <w:pPr>
              <w:pStyle w:val="Tabletext"/>
              <w:rPr>
                <w:rFonts w:asciiTheme="minorHAnsi" w:hAnsiTheme="minorHAnsi"/>
                <w:b/>
              </w:rPr>
            </w:pPr>
            <w:r w:rsidRPr="000913A9">
              <w:rPr>
                <w:rFonts w:asciiTheme="minorHAnsi" w:hAnsiTheme="minorHAnsi"/>
              </w:rPr>
              <w:t>Supply, furnish</w:t>
            </w:r>
          </w:p>
        </w:tc>
        <w:tc>
          <w:tcPr>
            <w:tcW w:w="3969" w:type="dxa"/>
            <w:shd w:val="clear" w:color="auto" w:fill="D4EDFC"/>
          </w:tcPr>
          <w:p w14:paraId="381169CE" w14:textId="77777777" w:rsidR="00647BDB" w:rsidRPr="000913A9" w:rsidRDefault="00647BDB" w:rsidP="008F2DB0">
            <w:pPr>
              <w:pStyle w:val="Tabletext"/>
              <w:rPr>
                <w:rFonts w:asciiTheme="minorHAnsi" w:hAnsiTheme="minorHAnsi"/>
                <w:b/>
              </w:rPr>
            </w:pPr>
            <w:r w:rsidRPr="000913A9">
              <w:rPr>
                <w:rFonts w:asciiTheme="minorHAnsi" w:hAnsiTheme="minorHAnsi"/>
              </w:rPr>
              <w:t>Provide information on requirement for new VTS equipment.</w:t>
            </w:r>
          </w:p>
        </w:tc>
      </w:tr>
    </w:tbl>
    <w:p w14:paraId="2C02449F" w14:textId="77777777" w:rsidR="00647BDB" w:rsidRPr="000913A9" w:rsidRDefault="00647BDB" w:rsidP="00647BDB">
      <w:pPr>
        <w:rPr>
          <w:b/>
        </w:rPr>
      </w:pPr>
    </w:p>
    <w:p w14:paraId="5A493A5B" w14:textId="5E55C9D4" w:rsidR="00647BDB" w:rsidRPr="000913A9" w:rsidRDefault="00647BDB" w:rsidP="007E62AE">
      <w:pPr>
        <w:pStyle w:val="BodyText"/>
      </w:pPr>
      <w:r w:rsidRPr="000913A9">
        <w:rPr>
          <w:b/>
        </w:rPr>
        <w:t>Level 5</w:t>
      </w:r>
      <w:r w:rsidRPr="000913A9">
        <w:t>: Ability to evaluate decisions in order to re-establish new procedures or changes in task design and/or the manpower in the organ</w:t>
      </w:r>
      <w:r w:rsidR="0008420C">
        <w:t>iza</w:t>
      </w:r>
      <w:r w:rsidRPr="000913A9">
        <w:t>tion.</w:t>
      </w:r>
      <w:r w:rsidR="0008420C">
        <w:t xml:space="preserve"> </w:t>
      </w:r>
      <w:r w:rsidRPr="000913A9">
        <w:t>It is the ability to manage errors and modify working procedures.</w:t>
      </w:r>
    </w:p>
    <w:tbl>
      <w:tblPr>
        <w:tblStyle w:val="LightShading-Accent1"/>
        <w:tblW w:w="9639" w:type="dxa"/>
        <w:jc w:val="center"/>
        <w:tblLayout w:type="fixed"/>
        <w:tblLook w:val="0420" w:firstRow="1" w:lastRow="0" w:firstColumn="0" w:lastColumn="0" w:noHBand="0" w:noVBand="1"/>
      </w:tblPr>
      <w:tblGrid>
        <w:gridCol w:w="1725"/>
        <w:gridCol w:w="3810"/>
        <w:gridCol w:w="4104"/>
      </w:tblGrid>
      <w:tr w:rsidR="00647BDB" w:rsidRPr="000913A9" w14:paraId="1D14141B" w14:textId="77777777" w:rsidTr="0084717D">
        <w:trPr>
          <w:cnfStyle w:val="100000000000" w:firstRow="1" w:lastRow="0" w:firstColumn="0" w:lastColumn="0" w:oddVBand="0" w:evenVBand="0" w:oddHBand="0" w:evenHBand="0" w:firstRowFirstColumn="0" w:firstRowLastColumn="0" w:lastRowFirstColumn="0" w:lastRowLastColumn="0"/>
          <w:jc w:val="center"/>
        </w:trPr>
        <w:tc>
          <w:tcPr>
            <w:tcW w:w="1668" w:type="dxa"/>
          </w:tcPr>
          <w:p w14:paraId="465099FD" w14:textId="77777777" w:rsidR="00647BDB" w:rsidRPr="000913A9" w:rsidRDefault="00647BDB" w:rsidP="007E62AE">
            <w:pPr>
              <w:pStyle w:val="Tableheading"/>
              <w:rPr>
                <w:rFonts w:asciiTheme="minorHAnsi" w:hAnsiTheme="minorHAnsi"/>
                <w:b/>
                <w:szCs w:val="20"/>
                <w:lang w:val="en-GB"/>
              </w:rPr>
            </w:pPr>
            <w:r w:rsidRPr="000913A9">
              <w:rPr>
                <w:rFonts w:asciiTheme="minorHAnsi" w:hAnsiTheme="minorHAnsi"/>
                <w:b/>
                <w:szCs w:val="20"/>
                <w:lang w:val="en-GB"/>
              </w:rPr>
              <w:t>Verb</w:t>
            </w:r>
          </w:p>
        </w:tc>
        <w:tc>
          <w:tcPr>
            <w:tcW w:w="3685" w:type="dxa"/>
          </w:tcPr>
          <w:p w14:paraId="1D304C17" w14:textId="77777777" w:rsidR="00647BDB" w:rsidRPr="000913A9" w:rsidRDefault="00647BDB" w:rsidP="007E62AE">
            <w:pPr>
              <w:pStyle w:val="Tableheading"/>
              <w:rPr>
                <w:rFonts w:asciiTheme="minorHAnsi" w:hAnsiTheme="minorHAnsi"/>
                <w:b/>
                <w:szCs w:val="20"/>
                <w:lang w:val="en-GB"/>
              </w:rPr>
            </w:pPr>
            <w:r w:rsidRPr="000913A9">
              <w:rPr>
                <w:rFonts w:asciiTheme="minorHAnsi" w:hAnsiTheme="minorHAnsi"/>
                <w:b/>
                <w:szCs w:val="20"/>
                <w:lang w:val="en-GB"/>
              </w:rPr>
              <w:t>Definition</w:t>
            </w:r>
          </w:p>
        </w:tc>
        <w:tc>
          <w:tcPr>
            <w:tcW w:w="3969" w:type="dxa"/>
          </w:tcPr>
          <w:p w14:paraId="60E3C547" w14:textId="77777777" w:rsidR="00647BDB" w:rsidRPr="000913A9" w:rsidRDefault="00647BDB" w:rsidP="007E62AE">
            <w:pPr>
              <w:pStyle w:val="Tableheading"/>
              <w:rPr>
                <w:rFonts w:asciiTheme="minorHAnsi" w:hAnsiTheme="minorHAnsi"/>
                <w:b/>
                <w:szCs w:val="20"/>
                <w:lang w:val="en-GB"/>
              </w:rPr>
            </w:pPr>
            <w:r w:rsidRPr="000913A9">
              <w:rPr>
                <w:rFonts w:asciiTheme="minorHAnsi" w:hAnsiTheme="minorHAnsi"/>
                <w:b/>
                <w:szCs w:val="20"/>
                <w:lang w:val="en-GB"/>
              </w:rPr>
              <w:t>Example</w:t>
            </w:r>
          </w:p>
        </w:tc>
      </w:tr>
      <w:tr w:rsidR="00647BDB" w:rsidRPr="000913A9" w14:paraId="28B4D8E5"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26540516" w14:textId="77777777" w:rsidR="00647BDB" w:rsidRPr="000913A9" w:rsidRDefault="00647BDB" w:rsidP="008F2DB0">
            <w:pPr>
              <w:pStyle w:val="Tabletext"/>
              <w:rPr>
                <w:rFonts w:asciiTheme="minorHAnsi" w:hAnsiTheme="minorHAnsi"/>
                <w:b/>
              </w:rPr>
            </w:pPr>
            <w:r w:rsidRPr="000913A9">
              <w:rPr>
                <w:rFonts w:asciiTheme="minorHAnsi" w:hAnsiTheme="minorHAnsi"/>
              </w:rPr>
              <w:t>Balance</w:t>
            </w:r>
          </w:p>
        </w:tc>
        <w:tc>
          <w:tcPr>
            <w:tcW w:w="3685" w:type="dxa"/>
            <w:shd w:val="clear" w:color="auto" w:fill="D4EDFC"/>
          </w:tcPr>
          <w:p w14:paraId="0053D617" w14:textId="77777777" w:rsidR="00647BDB" w:rsidRPr="000913A9" w:rsidRDefault="00647BDB" w:rsidP="008F2DB0">
            <w:pPr>
              <w:pStyle w:val="Tabletext"/>
              <w:rPr>
                <w:rFonts w:asciiTheme="minorHAnsi" w:hAnsiTheme="minorHAnsi"/>
                <w:b/>
              </w:rPr>
            </w:pPr>
            <w:r w:rsidRPr="000913A9">
              <w:rPr>
                <w:rFonts w:asciiTheme="minorHAnsi" w:hAnsiTheme="minorHAnsi"/>
              </w:rPr>
              <w:t>Weigh (a question, two arguments, etc., against each other)</w:t>
            </w:r>
          </w:p>
        </w:tc>
        <w:tc>
          <w:tcPr>
            <w:tcW w:w="3969" w:type="dxa"/>
            <w:shd w:val="clear" w:color="auto" w:fill="D4EDFC"/>
          </w:tcPr>
          <w:p w14:paraId="2B48F391" w14:textId="77777777" w:rsidR="00647BDB" w:rsidRPr="000913A9" w:rsidRDefault="00647BDB" w:rsidP="008F2DB0">
            <w:pPr>
              <w:pStyle w:val="Tabletext"/>
              <w:rPr>
                <w:rFonts w:asciiTheme="minorHAnsi" w:hAnsiTheme="minorHAnsi"/>
                <w:b/>
              </w:rPr>
            </w:pPr>
            <w:r w:rsidRPr="000913A9">
              <w:rPr>
                <w:rFonts w:asciiTheme="minorHAnsi" w:hAnsiTheme="minorHAnsi"/>
              </w:rPr>
              <w:t>Balance demands from different stakeholders.</w:t>
            </w:r>
          </w:p>
        </w:tc>
      </w:tr>
      <w:tr w:rsidR="00647BDB" w:rsidRPr="000913A9" w14:paraId="440C567B" w14:textId="77777777" w:rsidTr="0084717D">
        <w:trPr>
          <w:jc w:val="center"/>
        </w:trPr>
        <w:tc>
          <w:tcPr>
            <w:tcW w:w="1668" w:type="dxa"/>
          </w:tcPr>
          <w:p w14:paraId="3CF19B8A" w14:textId="77777777" w:rsidR="00647BDB" w:rsidRPr="000913A9" w:rsidRDefault="00647BDB" w:rsidP="008F2DB0">
            <w:pPr>
              <w:pStyle w:val="Tabletext"/>
              <w:rPr>
                <w:rFonts w:asciiTheme="minorHAnsi" w:hAnsiTheme="minorHAnsi"/>
                <w:b/>
              </w:rPr>
            </w:pPr>
            <w:r w:rsidRPr="000913A9">
              <w:rPr>
                <w:rFonts w:asciiTheme="minorHAnsi" w:hAnsiTheme="minorHAnsi"/>
              </w:rPr>
              <w:t>Evaluate</w:t>
            </w:r>
          </w:p>
        </w:tc>
        <w:tc>
          <w:tcPr>
            <w:tcW w:w="3685" w:type="dxa"/>
          </w:tcPr>
          <w:p w14:paraId="1BE8C883" w14:textId="77777777" w:rsidR="00647BDB" w:rsidRPr="000913A9" w:rsidRDefault="00647BDB" w:rsidP="008F2DB0">
            <w:pPr>
              <w:pStyle w:val="Tabletext"/>
              <w:rPr>
                <w:rFonts w:asciiTheme="minorHAnsi" w:hAnsiTheme="minorHAnsi"/>
                <w:b/>
              </w:rPr>
            </w:pPr>
            <w:r w:rsidRPr="000913A9">
              <w:rPr>
                <w:rFonts w:asciiTheme="minorHAnsi" w:hAnsiTheme="minorHAnsi"/>
              </w:rPr>
              <w:t>Ascertain amount of, reflect on or review</w:t>
            </w:r>
          </w:p>
        </w:tc>
        <w:tc>
          <w:tcPr>
            <w:tcW w:w="3969" w:type="dxa"/>
          </w:tcPr>
          <w:p w14:paraId="4C611917" w14:textId="77777777" w:rsidR="00647BDB" w:rsidRPr="000913A9" w:rsidRDefault="00647BDB" w:rsidP="008F2DB0">
            <w:pPr>
              <w:pStyle w:val="Tabletext"/>
              <w:rPr>
                <w:rFonts w:asciiTheme="minorHAnsi" w:hAnsiTheme="minorHAnsi"/>
                <w:b/>
              </w:rPr>
            </w:pPr>
            <w:r w:rsidRPr="000913A9">
              <w:rPr>
                <w:rFonts w:asciiTheme="minorHAnsi" w:hAnsiTheme="minorHAnsi"/>
              </w:rPr>
              <w:t>Evaluate decisions taken by a VTSO in an ad-hoc situation.</w:t>
            </w:r>
          </w:p>
        </w:tc>
      </w:tr>
      <w:tr w:rsidR="00647BDB" w:rsidRPr="000913A9" w14:paraId="64F278C0"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285E7F55" w14:textId="77777777" w:rsidR="00647BDB" w:rsidRPr="000913A9" w:rsidRDefault="00647BDB" w:rsidP="008F2DB0">
            <w:pPr>
              <w:pStyle w:val="Tabletext"/>
              <w:rPr>
                <w:rFonts w:asciiTheme="minorHAnsi" w:hAnsiTheme="minorHAnsi"/>
                <w:b/>
              </w:rPr>
            </w:pPr>
            <w:r w:rsidRPr="000913A9">
              <w:rPr>
                <w:rFonts w:asciiTheme="minorHAnsi" w:hAnsiTheme="minorHAnsi"/>
              </w:rPr>
              <w:t>Recommend</w:t>
            </w:r>
          </w:p>
        </w:tc>
        <w:tc>
          <w:tcPr>
            <w:tcW w:w="3685" w:type="dxa"/>
            <w:shd w:val="clear" w:color="auto" w:fill="D4EDFC"/>
          </w:tcPr>
          <w:p w14:paraId="4C47A0C4" w14:textId="77777777" w:rsidR="00647BDB" w:rsidRPr="000913A9" w:rsidRDefault="00647BDB" w:rsidP="008F2DB0">
            <w:pPr>
              <w:pStyle w:val="Tabletext"/>
              <w:rPr>
                <w:rFonts w:asciiTheme="minorHAnsi" w:hAnsiTheme="minorHAnsi"/>
                <w:b/>
              </w:rPr>
            </w:pPr>
            <w:r w:rsidRPr="000913A9">
              <w:rPr>
                <w:rFonts w:asciiTheme="minorHAnsi" w:hAnsiTheme="minorHAnsi"/>
              </w:rPr>
              <w:t>To advise based on an evaluation or research</w:t>
            </w:r>
          </w:p>
        </w:tc>
        <w:tc>
          <w:tcPr>
            <w:tcW w:w="3969" w:type="dxa"/>
            <w:shd w:val="clear" w:color="auto" w:fill="D4EDFC"/>
          </w:tcPr>
          <w:p w14:paraId="72EF6494" w14:textId="77777777" w:rsidR="00647BDB" w:rsidRPr="000913A9" w:rsidRDefault="00647BDB" w:rsidP="008F2DB0">
            <w:pPr>
              <w:pStyle w:val="Tabletext"/>
              <w:rPr>
                <w:rFonts w:asciiTheme="minorHAnsi" w:hAnsiTheme="minorHAnsi"/>
                <w:b/>
              </w:rPr>
            </w:pPr>
            <w:r w:rsidRPr="000913A9">
              <w:rPr>
                <w:rFonts w:asciiTheme="minorHAnsi" w:hAnsiTheme="minorHAnsi"/>
              </w:rPr>
              <w:t>Recommend to the management a change in operational procedures.</w:t>
            </w:r>
          </w:p>
        </w:tc>
      </w:tr>
      <w:tr w:rsidR="00647BDB" w:rsidRPr="000913A9" w14:paraId="6853B7DA" w14:textId="77777777" w:rsidTr="0084717D">
        <w:trPr>
          <w:jc w:val="center"/>
        </w:trPr>
        <w:tc>
          <w:tcPr>
            <w:tcW w:w="1668" w:type="dxa"/>
          </w:tcPr>
          <w:p w14:paraId="450F48AC" w14:textId="77777777" w:rsidR="00647BDB" w:rsidRPr="000913A9" w:rsidRDefault="00647BDB" w:rsidP="008F2DB0">
            <w:pPr>
              <w:pStyle w:val="Tabletext"/>
              <w:rPr>
                <w:rFonts w:asciiTheme="minorHAnsi" w:hAnsiTheme="minorHAnsi"/>
                <w:b/>
              </w:rPr>
            </w:pPr>
            <w:r w:rsidRPr="000913A9">
              <w:rPr>
                <w:rFonts w:asciiTheme="minorHAnsi" w:hAnsiTheme="minorHAnsi"/>
              </w:rPr>
              <w:t>Select</w:t>
            </w:r>
          </w:p>
        </w:tc>
        <w:tc>
          <w:tcPr>
            <w:tcW w:w="3685" w:type="dxa"/>
          </w:tcPr>
          <w:p w14:paraId="7663D00A" w14:textId="77777777" w:rsidR="00647BDB" w:rsidRPr="000913A9" w:rsidRDefault="00647BDB" w:rsidP="008F2DB0">
            <w:pPr>
              <w:pStyle w:val="Tabletext"/>
              <w:rPr>
                <w:rFonts w:asciiTheme="minorHAnsi" w:hAnsiTheme="minorHAnsi"/>
                <w:b/>
              </w:rPr>
            </w:pPr>
            <w:r w:rsidRPr="000913A9">
              <w:rPr>
                <w:rFonts w:asciiTheme="minorHAnsi" w:hAnsiTheme="minorHAnsi"/>
              </w:rPr>
              <w:t>Pick out as best or most suitable</w:t>
            </w:r>
          </w:p>
        </w:tc>
        <w:tc>
          <w:tcPr>
            <w:tcW w:w="3969" w:type="dxa"/>
          </w:tcPr>
          <w:p w14:paraId="6E30FC80" w14:textId="77777777" w:rsidR="00647BDB" w:rsidRPr="000913A9" w:rsidRDefault="00647BDB" w:rsidP="008F2DB0">
            <w:pPr>
              <w:pStyle w:val="Tabletext"/>
              <w:rPr>
                <w:rFonts w:asciiTheme="minorHAnsi" w:hAnsiTheme="minorHAnsi"/>
                <w:b/>
              </w:rPr>
            </w:pPr>
            <w:r w:rsidRPr="000913A9">
              <w:rPr>
                <w:rFonts w:asciiTheme="minorHAnsi" w:hAnsiTheme="minorHAnsi"/>
              </w:rPr>
              <w:t>Select scenarios for refresher training</w:t>
            </w:r>
          </w:p>
        </w:tc>
      </w:tr>
      <w:tr w:rsidR="00647BDB" w:rsidRPr="000913A9" w14:paraId="14BA7FD6"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6EC1220D" w14:textId="77777777" w:rsidR="00647BDB" w:rsidRPr="000913A9" w:rsidRDefault="00647BDB" w:rsidP="008F2DB0">
            <w:pPr>
              <w:pStyle w:val="Tabletext"/>
              <w:rPr>
                <w:rFonts w:asciiTheme="minorHAnsi" w:hAnsiTheme="minorHAnsi"/>
                <w:b/>
              </w:rPr>
            </w:pPr>
            <w:r w:rsidRPr="000913A9">
              <w:rPr>
                <w:rFonts w:asciiTheme="minorHAnsi" w:hAnsiTheme="minorHAnsi"/>
              </w:rPr>
              <w:t>Appraise</w:t>
            </w:r>
          </w:p>
        </w:tc>
        <w:tc>
          <w:tcPr>
            <w:tcW w:w="3685" w:type="dxa"/>
            <w:shd w:val="clear" w:color="auto" w:fill="D4EDFC"/>
          </w:tcPr>
          <w:p w14:paraId="0244303B" w14:textId="77777777" w:rsidR="00647BDB" w:rsidRPr="000913A9" w:rsidRDefault="00647BDB" w:rsidP="008F2DB0">
            <w:pPr>
              <w:pStyle w:val="Tabletext"/>
              <w:rPr>
                <w:rFonts w:asciiTheme="minorHAnsi" w:hAnsiTheme="minorHAnsi"/>
                <w:b/>
              </w:rPr>
            </w:pPr>
            <w:r w:rsidRPr="000913A9">
              <w:rPr>
                <w:rFonts w:asciiTheme="minorHAnsi" w:hAnsiTheme="minorHAnsi"/>
              </w:rPr>
              <w:t>Evaluate an individual’s performance</w:t>
            </w:r>
          </w:p>
        </w:tc>
        <w:tc>
          <w:tcPr>
            <w:tcW w:w="3969" w:type="dxa"/>
            <w:shd w:val="clear" w:color="auto" w:fill="D4EDFC"/>
          </w:tcPr>
          <w:p w14:paraId="0CFB034E" w14:textId="77777777" w:rsidR="00647BDB" w:rsidRPr="000913A9" w:rsidRDefault="00647BDB" w:rsidP="008F2DB0">
            <w:pPr>
              <w:pStyle w:val="Tabletext"/>
              <w:rPr>
                <w:rFonts w:asciiTheme="minorHAnsi" w:hAnsiTheme="minorHAnsi"/>
                <w:b/>
              </w:rPr>
            </w:pPr>
            <w:r w:rsidRPr="000913A9">
              <w:rPr>
                <w:rFonts w:asciiTheme="minorHAnsi" w:hAnsiTheme="minorHAnsi"/>
              </w:rPr>
              <w:t>Conduct an appraisal interview</w:t>
            </w:r>
          </w:p>
        </w:tc>
      </w:tr>
      <w:tr w:rsidR="00647BDB" w:rsidRPr="000913A9" w14:paraId="43F6A1C2" w14:textId="77777777" w:rsidTr="0084717D">
        <w:trPr>
          <w:jc w:val="center"/>
        </w:trPr>
        <w:tc>
          <w:tcPr>
            <w:tcW w:w="1668" w:type="dxa"/>
          </w:tcPr>
          <w:p w14:paraId="51C6FD90" w14:textId="77777777" w:rsidR="00647BDB" w:rsidRPr="000913A9" w:rsidRDefault="00647BDB" w:rsidP="008F2DB0">
            <w:pPr>
              <w:pStyle w:val="Tabletext"/>
              <w:rPr>
                <w:rFonts w:asciiTheme="minorHAnsi" w:hAnsiTheme="minorHAnsi"/>
                <w:b/>
              </w:rPr>
            </w:pPr>
            <w:r w:rsidRPr="000913A9">
              <w:rPr>
                <w:rFonts w:asciiTheme="minorHAnsi" w:hAnsiTheme="minorHAnsi"/>
              </w:rPr>
              <w:t>Decide</w:t>
            </w:r>
          </w:p>
        </w:tc>
        <w:tc>
          <w:tcPr>
            <w:tcW w:w="3685" w:type="dxa"/>
          </w:tcPr>
          <w:p w14:paraId="59FA5D2F" w14:textId="77777777" w:rsidR="00647BDB" w:rsidRPr="000913A9" w:rsidRDefault="00647BDB" w:rsidP="008F2DB0">
            <w:pPr>
              <w:pStyle w:val="Tabletext"/>
              <w:rPr>
                <w:rFonts w:asciiTheme="minorHAnsi" w:hAnsiTheme="minorHAnsi"/>
                <w:b/>
              </w:rPr>
            </w:pPr>
            <w:r w:rsidRPr="000913A9">
              <w:rPr>
                <w:rFonts w:asciiTheme="minorHAnsi" w:hAnsiTheme="minorHAnsi"/>
              </w:rPr>
              <w:t>Determine a course of action</w:t>
            </w:r>
          </w:p>
        </w:tc>
        <w:tc>
          <w:tcPr>
            <w:tcW w:w="3969" w:type="dxa"/>
          </w:tcPr>
          <w:p w14:paraId="74D5AA64" w14:textId="77777777" w:rsidR="00647BDB" w:rsidRPr="000913A9" w:rsidRDefault="00647BDB" w:rsidP="008F2DB0">
            <w:pPr>
              <w:pStyle w:val="Tabletext"/>
              <w:rPr>
                <w:rFonts w:asciiTheme="minorHAnsi" w:hAnsiTheme="minorHAnsi"/>
                <w:b/>
              </w:rPr>
            </w:pPr>
            <w:r w:rsidRPr="000913A9">
              <w:rPr>
                <w:rFonts w:asciiTheme="minorHAnsi" w:hAnsiTheme="minorHAnsi"/>
              </w:rPr>
              <w:t>Decide on a change to a VTS sailing plan.</w:t>
            </w:r>
          </w:p>
        </w:tc>
      </w:tr>
    </w:tbl>
    <w:p w14:paraId="67A86AD0" w14:textId="77777777" w:rsidR="00647BDB" w:rsidRPr="000913A9" w:rsidRDefault="00647BDB" w:rsidP="00647BDB">
      <w:pPr>
        <w:rPr>
          <w:b/>
        </w:rPr>
      </w:pPr>
    </w:p>
    <w:p w14:paraId="54BF5049" w14:textId="2C3F6E73" w:rsidR="00647BDB" w:rsidRPr="000913A9" w:rsidRDefault="00647BDB" w:rsidP="007E62AE">
      <w:pPr>
        <w:pStyle w:val="BodyText"/>
      </w:pPr>
      <w:r w:rsidRPr="000913A9">
        <w:rPr>
          <w:b/>
        </w:rPr>
        <w:t>Level 6</w:t>
      </w:r>
      <w:r w:rsidRPr="000913A9">
        <w:t xml:space="preserve">: Ability to create something new, to design </w:t>
      </w:r>
      <w:r w:rsidR="0008420C">
        <w:t xml:space="preserve">e.g., </w:t>
      </w:r>
      <w:r w:rsidRPr="000913A9">
        <w:t>course material and/or simulation exercises or new operational procedures.</w:t>
      </w:r>
      <w:r w:rsidR="0008420C">
        <w:t xml:space="preserve"> </w:t>
      </w:r>
      <w:r w:rsidRPr="000913A9">
        <w:t>This may be the ability to translate training needs into learning objectives and finally into learning material.</w:t>
      </w:r>
    </w:p>
    <w:tbl>
      <w:tblPr>
        <w:tblStyle w:val="LightShading-Accent1"/>
        <w:tblW w:w="9639" w:type="dxa"/>
        <w:jc w:val="center"/>
        <w:tblLayout w:type="fixed"/>
        <w:tblLook w:val="0420" w:firstRow="1" w:lastRow="0" w:firstColumn="0" w:lastColumn="0" w:noHBand="0" w:noVBand="1"/>
      </w:tblPr>
      <w:tblGrid>
        <w:gridCol w:w="1725"/>
        <w:gridCol w:w="3810"/>
        <w:gridCol w:w="4104"/>
      </w:tblGrid>
      <w:tr w:rsidR="00647BDB" w:rsidRPr="000913A9" w14:paraId="018B2466" w14:textId="77777777" w:rsidTr="0084717D">
        <w:trPr>
          <w:cnfStyle w:val="100000000000" w:firstRow="1" w:lastRow="0" w:firstColumn="0" w:lastColumn="0" w:oddVBand="0" w:evenVBand="0" w:oddHBand="0" w:evenHBand="0" w:firstRowFirstColumn="0" w:firstRowLastColumn="0" w:lastRowFirstColumn="0" w:lastRowLastColumn="0"/>
          <w:jc w:val="center"/>
        </w:trPr>
        <w:tc>
          <w:tcPr>
            <w:tcW w:w="1668" w:type="dxa"/>
          </w:tcPr>
          <w:p w14:paraId="4A77D63D" w14:textId="77777777" w:rsidR="00647BDB" w:rsidRPr="000913A9" w:rsidRDefault="00647BDB" w:rsidP="007E62AE">
            <w:pPr>
              <w:pStyle w:val="Tableheading"/>
              <w:rPr>
                <w:rFonts w:asciiTheme="minorHAnsi" w:hAnsiTheme="minorHAnsi"/>
                <w:b/>
                <w:lang w:val="en-GB"/>
              </w:rPr>
            </w:pPr>
            <w:r w:rsidRPr="000913A9">
              <w:rPr>
                <w:rFonts w:asciiTheme="minorHAnsi" w:hAnsiTheme="minorHAnsi"/>
                <w:b/>
                <w:lang w:val="en-GB"/>
              </w:rPr>
              <w:t>Verb</w:t>
            </w:r>
          </w:p>
        </w:tc>
        <w:tc>
          <w:tcPr>
            <w:tcW w:w="3685" w:type="dxa"/>
          </w:tcPr>
          <w:p w14:paraId="7262B434" w14:textId="77777777" w:rsidR="00647BDB" w:rsidRPr="000913A9" w:rsidRDefault="00647BDB" w:rsidP="007E62AE">
            <w:pPr>
              <w:pStyle w:val="Tableheading"/>
              <w:rPr>
                <w:rFonts w:asciiTheme="minorHAnsi" w:hAnsiTheme="minorHAnsi"/>
                <w:b/>
                <w:lang w:val="en-GB"/>
              </w:rPr>
            </w:pPr>
            <w:r w:rsidRPr="000913A9">
              <w:rPr>
                <w:rFonts w:asciiTheme="minorHAnsi" w:hAnsiTheme="minorHAnsi"/>
                <w:b/>
                <w:lang w:val="en-GB"/>
              </w:rPr>
              <w:t>Definition</w:t>
            </w:r>
          </w:p>
        </w:tc>
        <w:tc>
          <w:tcPr>
            <w:tcW w:w="3969" w:type="dxa"/>
          </w:tcPr>
          <w:p w14:paraId="4FA82B1F" w14:textId="77777777" w:rsidR="00647BDB" w:rsidRPr="000913A9" w:rsidRDefault="00647BDB" w:rsidP="007E62AE">
            <w:pPr>
              <w:pStyle w:val="Tableheading"/>
              <w:rPr>
                <w:rFonts w:asciiTheme="minorHAnsi" w:hAnsiTheme="minorHAnsi"/>
                <w:b/>
                <w:lang w:val="en-GB"/>
              </w:rPr>
            </w:pPr>
            <w:r w:rsidRPr="000913A9">
              <w:rPr>
                <w:rFonts w:asciiTheme="minorHAnsi" w:hAnsiTheme="minorHAnsi"/>
                <w:b/>
                <w:lang w:val="en-GB"/>
              </w:rPr>
              <w:t>Example</w:t>
            </w:r>
          </w:p>
        </w:tc>
      </w:tr>
      <w:tr w:rsidR="00647BDB" w:rsidRPr="000913A9" w14:paraId="4AC2CF22"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52001241" w14:textId="77777777" w:rsidR="00647BDB" w:rsidRPr="000913A9" w:rsidRDefault="00647BDB" w:rsidP="008F2DB0">
            <w:pPr>
              <w:pStyle w:val="Tabletext"/>
              <w:rPr>
                <w:rFonts w:asciiTheme="minorHAnsi" w:hAnsiTheme="minorHAnsi"/>
                <w:b/>
              </w:rPr>
            </w:pPr>
            <w:r w:rsidRPr="000913A9">
              <w:rPr>
                <w:rFonts w:asciiTheme="minorHAnsi" w:hAnsiTheme="minorHAnsi"/>
              </w:rPr>
              <w:t>Design</w:t>
            </w:r>
          </w:p>
        </w:tc>
        <w:tc>
          <w:tcPr>
            <w:tcW w:w="3685" w:type="dxa"/>
            <w:shd w:val="clear" w:color="auto" w:fill="D4EDFC"/>
          </w:tcPr>
          <w:p w14:paraId="67C9201A" w14:textId="77777777" w:rsidR="00647BDB" w:rsidRPr="000913A9" w:rsidRDefault="00647BDB" w:rsidP="008F2DB0">
            <w:pPr>
              <w:pStyle w:val="Tabletext"/>
              <w:rPr>
                <w:rFonts w:asciiTheme="minorHAnsi" w:hAnsiTheme="minorHAnsi"/>
                <w:b/>
              </w:rPr>
            </w:pPr>
            <w:r w:rsidRPr="000913A9">
              <w:rPr>
                <w:rFonts w:asciiTheme="minorHAnsi" w:hAnsiTheme="minorHAnsi"/>
              </w:rPr>
              <w:t>Design course material</w:t>
            </w:r>
          </w:p>
        </w:tc>
        <w:tc>
          <w:tcPr>
            <w:tcW w:w="3969" w:type="dxa"/>
            <w:shd w:val="clear" w:color="auto" w:fill="D4EDFC"/>
          </w:tcPr>
          <w:p w14:paraId="29E17E9B" w14:textId="77777777" w:rsidR="00647BDB" w:rsidRPr="000913A9" w:rsidRDefault="00647BDB" w:rsidP="008F2DB0">
            <w:pPr>
              <w:pStyle w:val="Tabletext"/>
              <w:rPr>
                <w:rFonts w:asciiTheme="minorHAnsi" w:hAnsiTheme="minorHAnsi"/>
                <w:b/>
              </w:rPr>
            </w:pPr>
            <w:r w:rsidRPr="000913A9">
              <w:rPr>
                <w:rFonts w:asciiTheme="minorHAnsi" w:hAnsiTheme="minorHAnsi"/>
              </w:rPr>
              <w:t>Translate learning objectives into course material and resources.</w:t>
            </w:r>
          </w:p>
        </w:tc>
      </w:tr>
      <w:tr w:rsidR="00647BDB" w:rsidRPr="000913A9" w14:paraId="2892067B" w14:textId="77777777" w:rsidTr="0084717D">
        <w:trPr>
          <w:jc w:val="center"/>
        </w:trPr>
        <w:tc>
          <w:tcPr>
            <w:tcW w:w="1668" w:type="dxa"/>
          </w:tcPr>
          <w:p w14:paraId="2E91287D" w14:textId="77777777" w:rsidR="00647BDB" w:rsidRPr="000913A9" w:rsidRDefault="00647BDB" w:rsidP="008F2DB0">
            <w:pPr>
              <w:pStyle w:val="Tabletext"/>
              <w:rPr>
                <w:rFonts w:asciiTheme="minorHAnsi" w:hAnsiTheme="minorHAnsi"/>
                <w:b/>
              </w:rPr>
            </w:pPr>
            <w:r w:rsidRPr="000913A9">
              <w:rPr>
                <w:rFonts w:asciiTheme="minorHAnsi" w:hAnsiTheme="minorHAnsi"/>
              </w:rPr>
              <w:lastRenderedPageBreak/>
              <w:t>Structure</w:t>
            </w:r>
          </w:p>
        </w:tc>
        <w:tc>
          <w:tcPr>
            <w:tcW w:w="3685" w:type="dxa"/>
          </w:tcPr>
          <w:p w14:paraId="11CB14C9" w14:textId="77777777" w:rsidR="00647BDB" w:rsidRPr="000913A9" w:rsidRDefault="00647BDB" w:rsidP="008F2DB0">
            <w:pPr>
              <w:pStyle w:val="Tabletext"/>
              <w:rPr>
                <w:rFonts w:asciiTheme="minorHAnsi" w:hAnsiTheme="minorHAnsi"/>
                <w:b/>
              </w:rPr>
            </w:pPr>
            <w:r w:rsidRPr="000913A9">
              <w:rPr>
                <w:rFonts w:asciiTheme="minorHAnsi" w:hAnsiTheme="minorHAnsi"/>
              </w:rPr>
              <w:t>Arrange in a logical sequence</w:t>
            </w:r>
          </w:p>
        </w:tc>
        <w:tc>
          <w:tcPr>
            <w:tcW w:w="3969" w:type="dxa"/>
          </w:tcPr>
          <w:p w14:paraId="36E92089" w14:textId="77777777" w:rsidR="00647BDB" w:rsidRPr="000913A9" w:rsidRDefault="00647BDB" w:rsidP="008F2DB0">
            <w:pPr>
              <w:pStyle w:val="Tabletext"/>
              <w:rPr>
                <w:rFonts w:asciiTheme="minorHAnsi" w:hAnsiTheme="minorHAnsi"/>
                <w:b/>
              </w:rPr>
            </w:pPr>
            <w:r w:rsidRPr="000913A9">
              <w:rPr>
                <w:rFonts w:asciiTheme="minorHAnsi" w:hAnsiTheme="minorHAnsi"/>
              </w:rPr>
              <w:t>Structure according to competence and required level of complexity</w:t>
            </w:r>
          </w:p>
        </w:tc>
      </w:tr>
      <w:tr w:rsidR="00647BDB" w:rsidRPr="000913A9" w14:paraId="4E84120B" w14:textId="77777777" w:rsidTr="007E62AE">
        <w:trPr>
          <w:cnfStyle w:val="000000100000" w:firstRow="0" w:lastRow="0" w:firstColumn="0" w:lastColumn="0" w:oddVBand="0" w:evenVBand="0" w:oddHBand="1" w:evenHBand="0" w:firstRowFirstColumn="0" w:firstRowLastColumn="0" w:lastRowFirstColumn="0" w:lastRowLastColumn="0"/>
          <w:jc w:val="center"/>
        </w:trPr>
        <w:tc>
          <w:tcPr>
            <w:tcW w:w="1668" w:type="dxa"/>
            <w:shd w:val="clear" w:color="auto" w:fill="D4EDFC"/>
          </w:tcPr>
          <w:p w14:paraId="050F66F1" w14:textId="77777777" w:rsidR="00647BDB" w:rsidRPr="000913A9" w:rsidRDefault="00647BDB" w:rsidP="008F2DB0">
            <w:pPr>
              <w:pStyle w:val="Tabletext"/>
              <w:rPr>
                <w:rFonts w:asciiTheme="minorHAnsi" w:hAnsiTheme="minorHAnsi"/>
                <w:b/>
              </w:rPr>
            </w:pPr>
            <w:r w:rsidRPr="000913A9">
              <w:rPr>
                <w:rFonts w:asciiTheme="minorHAnsi" w:hAnsiTheme="minorHAnsi"/>
              </w:rPr>
              <w:t>Test</w:t>
            </w:r>
          </w:p>
        </w:tc>
        <w:tc>
          <w:tcPr>
            <w:tcW w:w="3685" w:type="dxa"/>
            <w:shd w:val="clear" w:color="auto" w:fill="D4EDFC"/>
          </w:tcPr>
          <w:p w14:paraId="3AECDF40" w14:textId="77777777" w:rsidR="00647BDB" w:rsidRPr="000913A9" w:rsidRDefault="00647BDB" w:rsidP="008F2DB0">
            <w:pPr>
              <w:pStyle w:val="Tabletext"/>
              <w:rPr>
                <w:rFonts w:asciiTheme="minorHAnsi" w:hAnsiTheme="minorHAnsi"/>
                <w:b/>
              </w:rPr>
            </w:pPr>
            <w:r w:rsidRPr="000913A9">
              <w:rPr>
                <w:rFonts w:asciiTheme="minorHAnsi" w:hAnsiTheme="minorHAnsi"/>
              </w:rPr>
              <w:t>Try out and modify material</w:t>
            </w:r>
          </w:p>
        </w:tc>
        <w:tc>
          <w:tcPr>
            <w:tcW w:w="3969" w:type="dxa"/>
            <w:shd w:val="clear" w:color="auto" w:fill="D4EDFC"/>
          </w:tcPr>
          <w:p w14:paraId="2C3D80D4" w14:textId="77777777" w:rsidR="00647BDB" w:rsidRPr="000913A9" w:rsidRDefault="00647BDB" w:rsidP="008F2DB0">
            <w:pPr>
              <w:pStyle w:val="Tabletext"/>
              <w:rPr>
                <w:rFonts w:asciiTheme="minorHAnsi" w:hAnsiTheme="minorHAnsi"/>
                <w:b/>
              </w:rPr>
            </w:pPr>
            <w:r w:rsidRPr="000913A9">
              <w:rPr>
                <w:rFonts w:asciiTheme="minorHAnsi" w:hAnsiTheme="minorHAnsi"/>
              </w:rPr>
              <w:t>Test and evaluate new operational procedures before use.</w:t>
            </w:r>
          </w:p>
        </w:tc>
      </w:tr>
      <w:tr w:rsidR="00647BDB" w:rsidRPr="000913A9" w14:paraId="460BC064" w14:textId="77777777" w:rsidTr="0084717D">
        <w:trPr>
          <w:jc w:val="center"/>
        </w:trPr>
        <w:tc>
          <w:tcPr>
            <w:tcW w:w="1668" w:type="dxa"/>
          </w:tcPr>
          <w:p w14:paraId="3BB4FF59" w14:textId="77777777" w:rsidR="00647BDB" w:rsidRPr="000913A9" w:rsidRDefault="00647BDB" w:rsidP="008F2DB0">
            <w:pPr>
              <w:pStyle w:val="Tabletext"/>
              <w:rPr>
                <w:rFonts w:asciiTheme="minorHAnsi" w:hAnsiTheme="minorHAnsi"/>
                <w:b/>
              </w:rPr>
            </w:pPr>
            <w:r w:rsidRPr="000913A9">
              <w:rPr>
                <w:rFonts w:asciiTheme="minorHAnsi" w:hAnsiTheme="minorHAnsi"/>
              </w:rPr>
              <w:t>Validate</w:t>
            </w:r>
          </w:p>
        </w:tc>
        <w:tc>
          <w:tcPr>
            <w:tcW w:w="3685" w:type="dxa"/>
          </w:tcPr>
          <w:p w14:paraId="29B4BA85" w14:textId="77777777" w:rsidR="00647BDB" w:rsidRPr="000913A9" w:rsidRDefault="00647BDB" w:rsidP="008F2DB0">
            <w:pPr>
              <w:pStyle w:val="Tabletext"/>
              <w:rPr>
                <w:rFonts w:asciiTheme="minorHAnsi" w:hAnsiTheme="minorHAnsi"/>
                <w:b/>
              </w:rPr>
            </w:pPr>
            <w:r w:rsidRPr="000913A9">
              <w:rPr>
                <w:rFonts w:asciiTheme="minorHAnsi" w:hAnsiTheme="minorHAnsi"/>
              </w:rPr>
              <w:t xml:space="preserve">Establish the effectiveness </w:t>
            </w:r>
          </w:p>
        </w:tc>
        <w:tc>
          <w:tcPr>
            <w:tcW w:w="3969" w:type="dxa"/>
          </w:tcPr>
          <w:p w14:paraId="15645B35" w14:textId="77777777" w:rsidR="00647BDB" w:rsidRPr="000913A9" w:rsidRDefault="00647BDB" w:rsidP="008F2DB0">
            <w:pPr>
              <w:pStyle w:val="Tabletext"/>
              <w:rPr>
                <w:rFonts w:asciiTheme="minorHAnsi" w:hAnsiTheme="minorHAnsi"/>
                <w:b/>
              </w:rPr>
            </w:pPr>
            <w:r w:rsidRPr="000913A9">
              <w:rPr>
                <w:rFonts w:asciiTheme="minorHAnsi" w:hAnsiTheme="minorHAnsi"/>
              </w:rPr>
              <w:t>Validate the effectiveness of assessments or exams</w:t>
            </w:r>
          </w:p>
        </w:tc>
      </w:tr>
    </w:tbl>
    <w:p w14:paraId="4BE0A8C0" w14:textId="77777777" w:rsidR="00647BDB" w:rsidRPr="000913A9" w:rsidRDefault="00647BDB" w:rsidP="00647BDB">
      <w:pPr>
        <w:rPr>
          <w:rFonts w:eastAsia="MS Gothic"/>
          <w:kern w:val="32"/>
          <w:sz w:val="24"/>
          <w:szCs w:val="32"/>
          <w:shd w:val="clear" w:color="auto" w:fill="FFFFFF"/>
        </w:rPr>
      </w:pPr>
      <w:r w:rsidRPr="000913A9">
        <w:br w:type="page"/>
      </w:r>
    </w:p>
    <w:p w14:paraId="04B6A139" w14:textId="14AB71F4" w:rsidR="00647BDB" w:rsidRPr="003231D3" w:rsidRDefault="007824FE" w:rsidP="00AA6BC1">
      <w:pPr>
        <w:pStyle w:val="Annex"/>
        <w:rPr>
          <w:highlight w:val="yellow"/>
        </w:rPr>
      </w:pPr>
      <w:bookmarkStart w:id="110" w:name="_Toc367359106"/>
      <w:bookmarkStart w:id="111" w:name="_Toc370820432"/>
      <w:bookmarkStart w:id="112" w:name="_Toc82183621"/>
      <w:r w:rsidRPr="003231D3">
        <w:rPr>
          <w:caps w:val="0"/>
          <w:highlight w:val="yellow"/>
        </w:rPr>
        <w:lastRenderedPageBreak/>
        <w:t xml:space="preserve">DEBRIEFING </w:t>
      </w:r>
      <w:commentRangeStart w:id="113"/>
      <w:r w:rsidRPr="003231D3">
        <w:rPr>
          <w:caps w:val="0"/>
          <w:highlight w:val="yellow"/>
        </w:rPr>
        <w:t>PROCESS</w:t>
      </w:r>
      <w:bookmarkEnd w:id="110"/>
      <w:bookmarkEnd w:id="111"/>
      <w:bookmarkEnd w:id="112"/>
      <w:commentRangeEnd w:id="113"/>
      <w:r w:rsidR="00715438" w:rsidRPr="003231D3">
        <w:rPr>
          <w:rStyle w:val="CommentReference"/>
          <w:sz w:val="28"/>
          <w:szCs w:val="22"/>
          <w:highlight w:val="yellow"/>
        </w:rPr>
        <w:commentReference w:id="113"/>
      </w:r>
    </w:p>
    <w:p w14:paraId="6D53C884" w14:textId="10B7B820" w:rsidR="00647BDB" w:rsidRPr="000913A9" w:rsidRDefault="00647BDB" w:rsidP="0084717D">
      <w:pPr>
        <w:pStyle w:val="BodyText"/>
      </w:pPr>
      <w:r w:rsidRPr="000913A9">
        <w:t xml:space="preserve">This </w:t>
      </w:r>
      <w:r w:rsidR="0008420C">
        <w:t xml:space="preserve">annex </w:t>
      </w:r>
      <w:r w:rsidRPr="000913A9">
        <w:t xml:space="preserve">is a practical tool to be used </w:t>
      </w:r>
      <w:r w:rsidR="0084717D" w:rsidRPr="000913A9">
        <w:t>in the debriefing of exercises.</w:t>
      </w:r>
    </w:p>
    <w:p w14:paraId="1A6849FF" w14:textId="77777777" w:rsidR="0084717D" w:rsidRPr="000913A9" w:rsidRDefault="00647BDB" w:rsidP="0084717D">
      <w:pPr>
        <w:pStyle w:val="BodyText"/>
      </w:pPr>
      <w:r w:rsidRPr="000913A9">
        <w:rPr>
          <w:b/>
        </w:rPr>
        <w:t>Make the debriefing trainee-centred</w:t>
      </w:r>
      <w:r w:rsidRPr="000913A9">
        <w:t>.</w:t>
      </w:r>
    </w:p>
    <w:p w14:paraId="41967F91" w14:textId="1331963D" w:rsidR="0084717D" w:rsidRPr="000913A9" w:rsidRDefault="00647BDB" w:rsidP="0084717D">
      <w:pPr>
        <w:pStyle w:val="BodyText"/>
      </w:pPr>
      <w:r w:rsidRPr="000913A9">
        <w:t>During the debriefing process, trainees (not the instructors) analyse and reflect on their performance.</w:t>
      </w:r>
      <w:r w:rsidR="0008420C">
        <w:t xml:space="preserve"> </w:t>
      </w:r>
      <w:r w:rsidRPr="000913A9">
        <w:t>This enhances the learning process. During the exercise itself trainees are very busy processing information.</w:t>
      </w:r>
      <w:r w:rsidR="0008420C">
        <w:t xml:space="preserve"> </w:t>
      </w:r>
      <w:r w:rsidRPr="000913A9">
        <w:t>During the debriefing they have the opportunity to reflect and comment on their performance. Instructors facilitate this process and encourage trainees in their analysis, without taking over the analysis.</w:t>
      </w:r>
      <w:r w:rsidR="0008420C">
        <w:t xml:space="preserve"> </w:t>
      </w:r>
      <w:r w:rsidRPr="000913A9">
        <w:t>A trainee-centred approach not only stimulates learning, but also improves the trainees’ ability to analyse, reflect on and e</w:t>
      </w:r>
      <w:r w:rsidR="0084717D" w:rsidRPr="000913A9">
        <w:t>valuate their own performance.</w:t>
      </w:r>
    </w:p>
    <w:p w14:paraId="4BC15D85" w14:textId="4E81915E" w:rsidR="0084717D" w:rsidRPr="000913A9" w:rsidRDefault="00647BDB" w:rsidP="0084717D">
      <w:pPr>
        <w:pStyle w:val="BodyText"/>
      </w:pPr>
      <w:r w:rsidRPr="000913A9">
        <w:t>Instructors should restrict themselves to the learning objectives of the exercise.</w:t>
      </w:r>
      <w:r w:rsidR="0008420C">
        <w:t xml:space="preserve"> </w:t>
      </w:r>
      <w:r w:rsidRPr="000913A9">
        <w:t>If an exercise was unsatisfactory, the debriefing process should only focus on a few major points. In such a case it is especially important to give positive feedback as well.</w:t>
      </w:r>
      <w:r w:rsidR="0008420C">
        <w:t xml:space="preserve"> </w:t>
      </w:r>
      <w:r w:rsidRPr="000913A9">
        <w:t>Facilitation does not mean that instructors cannot give their opinion.</w:t>
      </w:r>
    </w:p>
    <w:p w14:paraId="7CCE2C18" w14:textId="748DCD09" w:rsidR="0084717D" w:rsidRPr="000913A9" w:rsidRDefault="00647BDB" w:rsidP="0084717D">
      <w:pPr>
        <w:pStyle w:val="BodyText"/>
      </w:pPr>
      <w:r w:rsidRPr="000913A9">
        <w:rPr>
          <w:b/>
        </w:rPr>
        <w:t>Encourage the trainee to be active during the debriefing</w:t>
      </w:r>
      <w:r w:rsidRPr="000913A9">
        <w:t>.</w:t>
      </w:r>
    </w:p>
    <w:p w14:paraId="3DCAD851" w14:textId="128B80A8" w:rsidR="00647BDB" w:rsidRPr="000913A9" w:rsidRDefault="00647BDB" w:rsidP="0084717D">
      <w:pPr>
        <w:pStyle w:val="BodyText"/>
      </w:pPr>
      <w:r w:rsidRPr="000913A9">
        <w:t>The logic behind this form of debriefing is that adults learn and retain information better when they are active.</w:t>
      </w:r>
      <w:r w:rsidR="0008420C">
        <w:t xml:space="preserve"> </w:t>
      </w:r>
      <w:r w:rsidRPr="000913A9">
        <w:t>Talking about their performance generally forces them to ‘relive’ the exercise thus processing the exercise for a second time.</w:t>
      </w:r>
      <w:r w:rsidR="0008420C">
        <w:t xml:space="preserve"> </w:t>
      </w:r>
      <w:r w:rsidRPr="000913A9">
        <w:t>When trainees listen passively to their instructors their brain may have a lower activity mode.</w:t>
      </w:r>
      <w:r w:rsidR="0008420C">
        <w:t xml:space="preserve"> </w:t>
      </w:r>
      <w:r w:rsidRPr="000913A9">
        <w:t>Furthermore</w:t>
      </w:r>
      <w:r w:rsidR="0084717D" w:rsidRPr="000913A9">
        <w:t>,</w:t>
      </w:r>
      <w:r w:rsidRPr="000913A9">
        <w:t xml:space="preserve"> this technique gives trainees the opportunity to consider alternative solutions.</w:t>
      </w:r>
    </w:p>
    <w:p w14:paraId="7EFFC19C" w14:textId="77777777" w:rsidR="0084717D" w:rsidRPr="000913A9" w:rsidRDefault="00647BDB" w:rsidP="0084717D">
      <w:pPr>
        <w:pStyle w:val="BodyText"/>
      </w:pPr>
      <w:r w:rsidRPr="000913A9">
        <w:rPr>
          <w:b/>
        </w:rPr>
        <w:t>Encourage self-analysis</w:t>
      </w:r>
      <w:r w:rsidRPr="000913A9">
        <w:t>.</w:t>
      </w:r>
    </w:p>
    <w:p w14:paraId="722D575B" w14:textId="3EBD48B4" w:rsidR="0084717D" w:rsidRPr="000913A9" w:rsidRDefault="00647BDB" w:rsidP="0084717D">
      <w:pPr>
        <w:pStyle w:val="BodyText"/>
      </w:pPr>
      <w:r w:rsidRPr="000913A9">
        <w:t>In a debriefing, the objective for instructors is to lead the self-analysis.</w:t>
      </w:r>
      <w:r w:rsidR="0008420C">
        <w:t xml:space="preserve"> </w:t>
      </w:r>
      <w:r w:rsidRPr="000913A9">
        <w:t>Trainees do most of the talking and analysing. It is the responsibility of instructors to ensure that the trainees’ analysis is correct.</w:t>
      </w:r>
      <w:r w:rsidR="0008420C">
        <w:t xml:space="preserve"> </w:t>
      </w:r>
      <w:r w:rsidRPr="000913A9">
        <w:t>This may differ from the instructors’ opinion.</w:t>
      </w:r>
      <w:r w:rsidR="0008420C">
        <w:t xml:space="preserve"> </w:t>
      </w:r>
      <w:r w:rsidRPr="000913A9">
        <w:t>During a good debriefing, trainees usually will come up with a better solution.</w:t>
      </w:r>
    </w:p>
    <w:p w14:paraId="38C14F02" w14:textId="29AC3D12" w:rsidR="0084717D" w:rsidRPr="000913A9" w:rsidRDefault="00647BDB" w:rsidP="0084717D">
      <w:pPr>
        <w:pStyle w:val="BodyText"/>
      </w:pPr>
      <w:r w:rsidRPr="000913A9">
        <w:t>The ability to analyse their own performance varies amongst trainees.</w:t>
      </w:r>
      <w:r w:rsidR="0008420C">
        <w:t xml:space="preserve"> </w:t>
      </w:r>
      <w:r w:rsidRPr="000913A9">
        <w:t>When trainees fail to make a good analysis, instructors should not take over.</w:t>
      </w:r>
      <w:r w:rsidR="0008420C">
        <w:t xml:space="preserve"> </w:t>
      </w:r>
      <w:r w:rsidRPr="000913A9">
        <w:t>By asking questions they lead the student towards a good analysis.</w:t>
      </w:r>
      <w:r w:rsidR="0008420C">
        <w:t xml:space="preserve"> </w:t>
      </w:r>
      <w:r w:rsidRPr="000913A9">
        <w:t>The technique to enable this is described below.</w:t>
      </w:r>
    </w:p>
    <w:p w14:paraId="116348DE" w14:textId="211EEF50" w:rsidR="00647BDB" w:rsidRPr="000913A9" w:rsidRDefault="00647BDB" w:rsidP="0084717D">
      <w:pPr>
        <w:pStyle w:val="BodyText"/>
      </w:pPr>
      <w:r w:rsidRPr="000913A9">
        <w:t>The task of the instructor is to ask questions.</w:t>
      </w:r>
      <w:r w:rsidR="0008420C">
        <w:t xml:space="preserve"> </w:t>
      </w:r>
      <w:r w:rsidRPr="000913A9">
        <w:t xml:space="preserve">The debriefing may start with the following questions: </w:t>
      </w:r>
    </w:p>
    <w:p w14:paraId="28EF1B55" w14:textId="39F6091A" w:rsidR="00647BDB" w:rsidRPr="000913A9" w:rsidRDefault="00D65DAC" w:rsidP="008C72F4">
      <w:pPr>
        <w:pStyle w:val="List1"/>
        <w:numPr>
          <w:ilvl w:val="0"/>
          <w:numId w:val="23"/>
        </w:numPr>
      </w:pPr>
      <w:r w:rsidRPr="000913A9">
        <w:t>What went well?</w:t>
      </w:r>
    </w:p>
    <w:p w14:paraId="77F84592" w14:textId="10895EB7" w:rsidR="00647BDB" w:rsidRPr="000913A9" w:rsidRDefault="00647BDB" w:rsidP="0084717D">
      <w:pPr>
        <w:pStyle w:val="List1"/>
      </w:pPr>
      <w:r w:rsidRPr="000913A9">
        <w:t>What could have gone better?</w:t>
      </w:r>
    </w:p>
    <w:p w14:paraId="0A91ED00" w14:textId="794E6F41" w:rsidR="00647BDB" w:rsidRPr="000913A9" w:rsidRDefault="00647BDB" w:rsidP="0084717D">
      <w:pPr>
        <w:pStyle w:val="List1"/>
      </w:pPr>
      <w:r w:rsidRPr="000913A9">
        <w:t>How could you h</w:t>
      </w:r>
      <w:r w:rsidR="0084717D" w:rsidRPr="000913A9">
        <w:t>ave done things differently?</w:t>
      </w:r>
    </w:p>
    <w:p w14:paraId="1B3DCF53" w14:textId="77777777" w:rsidR="00647BDB" w:rsidRPr="000913A9" w:rsidRDefault="00647BDB" w:rsidP="0084717D">
      <w:pPr>
        <w:pStyle w:val="List1"/>
      </w:pPr>
      <w:r w:rsidRPr="000913A9">
        <w:t>How would you improve your performance?</w:t>
      </w:r>
    </w:p>
    <w:p w14:paraId="2D477114" w14:textId="77777777" w:rsidR="00647BDB" w:rsidRPr="000913A9" w:rsidRDefault="00647BDB" w:rsidP="0084717D">
      <w:pPr>
        <w:pStyle w:val="BodyText"/>
      </w:pPr>
      <w:r w:rsidRPr="000913A9">
        <w:t>The instructor gives the student enough time to mention all relevant points.</w:t>
      </w:r>
    </w:p>
    <w:p w14:paraId="640371B0" w14:textId="0587704D" w:rsidR="00647BDB" w:rsidRPr="000913A9" w:rsidRDefault="0084717D" w:rsidP="0084717D">
      <w:pPr>
        <w:pStyle w:val="BodyText"/>
        <w:rPr>
          <w:b/>
        </w:rPr>
      </w:pPr>
      <w:r w:rsidRPr="000913A9">
        <w:rPr>
          <w:b/>
        </w:rPr>
        <w:t>What instructors do</w:t>
      </w:r>
      <w:r w:rsidR="00D65DAC" w:rsidRPr="000913A9">
        <w:rPr>
          <w:b/>
        </w:rPr>
        <w:t>:</w:t>
      </w:r>
    </w:p>
    <w:p w14:paraId="732D4C52" w14:textId="468B9014" w:rsidR="00647BDB" w:rsidRPr="000913A9" w:rsidRDefault="00B50917" w:rsidP="0084717D">
      <w:pPr>
        <w:pStyle w:val="Bullet1"/>
      </w:pPr>
      <w:r>
        <w:t>C</w:t>
      </w:r>
      <w:r w:rsidR="00647BDB" w:rsidRPr="000913A9">
        <w:t>omplete missed learning goals</w:t>
      </w:r>
    </w:p>
    <w:p w14:paraId="2BD5C865" w14:textId="293CE7D7" w:rsidR="00647BDB" w:rsidRPr="000913A9" w:rsidRDefault="00B50917" w:rsidP="0084717D">
      <w:pPr>
        <w:pStyle w:val="Bullet1"/>
      </w:pPr>
      <w:r>
        <w:t>C</w:t>
      </w:r>
      <w:r w:rsidR="00647BDB" w:rsidRPr="000913A9">
        <w:t>orrect erroneous statements of the trainees</w:t>
      </w:r>
    </w:p>
    <w:p w14:paraId="4375A607" w14:textId="5AA3AAE5" w:rsidR="00647BDB" w:rsidRPr="000913A9" w:rsidRDefault="00B50917" w:rsidP="0084717D">
      <w:pPr>
        <w:pStyle w:val="Bullet1"/>
      </w:pPr>
      <w:r>
        <w:t>P</w:t>
      </w:r>
      <w:r w:rsidR="00647BDB" w:rsidRPr="000913A9">
        <w:t>rovide necessary information</w:t>
      </w:r>
    </w:p>
    <w:p w14:paraId="136F447F" w14:textId="54BCADBA" w:rsidR="00647BDB" w:rsidRPr="000913A9" w:rsidRDefault="00B50917" w:rsidP="0084717D">
      <w:pPr>
        <w:pStyle w:val="Bullet1"/>
      </w:pPr>
      <w:r>
        <w:t>G</w:t>
      </w:r>
      <w:r w:rsidR="00647BDB" w:rsidRPr="000913A9">
        <w:t>ive positive feedback</w:t>
      </w:r>
    </w:p>
    <w:p w14:paraId="2EA36978" w14:textId="6C9F07C7" w:rsidR="00647BDB" w:rsidRPr="000913A9" w:rsidRDefault="00B50917" w:rsidP="0084717D">
      <w:pPr>
        <w:pStyle w:val="Bullet1"/>
      </w:pPr>
      <w:r>
        <w:t>E</w:t>
      </w:r>
      <w:r w:rsidR="00647BDB" w:rsidRPr="000913A9">
        <w:t>ncourage quiet trainees</w:t>
      </w:r>
    </w:p>
    <w:p w14:paraId="4E11F650" w14:textId="3CF8F8DF" w:rsidR="00647BDB" w:rsidRPr="000913A9" w:rsidRDefault="00B50917" w:rsidP="0084717D">
      <w:pPr>
        <w:pStyle w:val="Bullet1"/>
      </w:pPr>
      <w:r>
        <w:t>P</w:t>
      </w:r>
      <w:r w:rsidR="00647BDB" w:rsidRPr="000913A9">
        <w:t>rovide all (including high-performing) trainees with sufficient time for their analysis</w:t>
      </w:r>
    </w:p>
    <w:p w14:paraId="22232D1C" w14:textId="51FA2C6F" w:rsidR="00647BDB" w:rsidRPr="000913A9" w:rsidRDefault="00647BDB" w:rsidP="0084717D">
      <w:pPr>
        <w:pStyle w:val="BodyText"/>
        <w:rPr>
          <w:b/>
        </w:rPr>
      </w:pPr>
      <w:r w:rsidRPr="000913A9">
        <w:rPr>
          <w:b/>
        </w:rPr>
        <w:t>What instructors avoid</w:t>
      </w:r>
      <w:r w:rsidR="00D65DAC" w:rsidRPr="000913A9">
        <w:rPr>
          <w:b/>
        </w:rPr>
        <w:t>:</w:t>
      </w:r>
    </w:p>
    <w:p w14:paraId="3A86610A" w14:textId="0C626E81" w:rsidR="00647BDB" w:rsidRPr="000913A9" w:rsidRDefault="00B50917" w:rsidP="00D65DAC">
      <w:pPr>
        <w:pStyle w:val="Bullet1"/>
      </w:pPr>
      <w:r>
        <w:t>M</w:t>
      </w:r>
      <w:r w:rsidR="00647BDB" w:rsidRPr="000913A9">
        <w:t>aking it an instructor-oriented session</w:t>
      </w:r>
    </w:p>
    <w:p w14:paraId="50459C9E" w14:textId="2ED830DB" w:rsidR="00647BDB" w:rsidRPr="000913A9" w:rsidRDefault="00B50917" w:rsidP="00B50917">
      <w:pPr>
        <w:pStyle w:val="Bullet1"/>
      </w:pPr>
      <w:r>
        <w:lastRenderedPageBreak/>
        <w:t>A</w:t>
      </w:r>
      <w:r w:rsidR="00647BDB" w:rsidRPr="000913A9">
        <w:t>nalysing before the student has done so</w:t>
      </w:r>
      <w:r>
        <w:t>.</w:t>
      </w:r>
    </w:p>
    <w:p w14:paraId="269C76B3" w14:textId="717FF50C" w:rsidR="00D65DAC" w:rsidRPr="000913A9" w:rsidRDefault="00B50917" w:rsidP="00D65DAC">
      <w:pPr>
        <w:pStyle w:val="Bullet1"/>
      </w:pPr>
      <w:r>
        <w:t>G</w:t>
      </w:r>
      <w:r w:rsidR="00647BDB" w:rsidRPr="000913A9">
        <w:t>iving the impression that the stude</w:t>
      </w:r>
      <w:r w:rsidR="00D65DAC" w:rsidRPr="000913A9">
        <w:t>nt is guided towards an answer</w:t>
      </w:r>
      <w:r>
        <w:t>.</w:t>
      </w:r>
    </w:p>
    <w:p w14:paraId="19962707" w14:textId="2769E023" w:rsidR="00647BDB" w:rsidRPr="000913A9" w:rsidRDefault="00647BDB" w:rsidP="0063351C">
      <w:pPr>
        <w:pStyle w:val="Bullet1text"/>
      </w:pPr>
      <w:r w:rsidRPr="000913A9">
        <w:t>This will reduce their motivation to self-analyse significantly</w:t>
      </w:r>
      <w:r w:rsidR="00D65DAC" w:rsidRPr="000913A9">
        <w:t>.</w:t>
      </w:r>
    </w:p>
    <w:p w14:paraId="3063F1EA" w14:textId="01FD80D2" w:rsidR="00647BDB" w:rsidRPr="000913A9" w:rsidRDefault="00B50917" w:rsidP="00D65DAC">
      <w:pPr>
        <w:pStyle w:val="Bullet1"/>
      </w:pPr>
      <w:r>
        <w:t>G</w:t>
      </w:r>
      <w:r w:rsidR="00647BDB" w:rsidRPr="000913A9">
        <w:t>iving the impression that only the opinion of the instructor counts</w:t>
      </w:r>
      <w:r>
        <w:t>.</w:t>
      </w:r>
    </w:p>
    <w:p w14:paraId="05446498" w14:textId="3EAE8090" w:rsidR="00647BDB" w:rsidRPr="000913A9" w:rsidRDefault="00B50917" w:rsidP="00D65DAC">
      <w:pPr>
        <w:pStyle w:val="Bullet1"/>
      </w:pPr>
      <w:r>
        <w:t>I</w:t>
      </w:r>
      <w:r w:rsidR="00647BDB" w:rsidRPr="000913A9">
        <w:t>nterrupting the student</w:t>
      </w:r>
      <w:r>
        <w:t>.</w:t>
      </w:r>
    </w:p>
    <w:p w14:paraId="2BD3D2BE" w14:textId="4786D8DF" w:rsidR="00647BDB" w:rsidRPr="000913A9" w:rsidRDefault="00B50917" w:rsidP="00D65DAC">
      <w:pPr>
        <w:pStyle w:val="Bullet1"/>
        <w:rPr>
          <w:rStyle w:val="CommentReference"/>
        </w:rPr>
      </w:pPr>
      <w:r>
        <w:t>M</w:t>
      </w:r>
      <w:r w:rsidR="00647BDB" w:rsidRPr="000913A9">
        <w:t>aking it a cross-examination</w:t>
      </w:r>
      <w:r w:rsidR="00D65DAC" w:rsidRPr="000913A9">
        <w:rPr>
          <w:rStyle w:val="CommentReference"/>
        </w:rPr>
        <w:t>.</w:t>
      </w:r>
    </w:p>
    <w:p w14:paraId="4B0E4EB6" w14:textId="77777777" w:rsidR="00D65DAC" w:rsidRPr="000913A9" w:rsidRDefault="00647BDB" w:rsidP="00647BDB">
      <w:pPr>
        <w:pStyle w:val="BodyText"/>
        <w:rPr>
          <w:b/>
        </w:rPr>
      </w:pPr>
      <w:r w:rsidRPr="000913A9">
        <w:rPr>
          <w:b/>
        </w:rPr>
        <w:t>Advantages of this method of debriefing</w:t>
      </w:r>
    </w:p>
    <w:p w14:paraId="6539921D" w14:textId="0CBDCE57" w:rsidR="00D65DAC" w:rsidRPr="000913A9" w:rsidRDefault="00647BDB" w:rsidP="00647BDB">
      <w:pPr>
        <w:pStyle w:val="BodyText"/>
      </w:pPr>
      <w:r w:rsidRPr="000913A9">
        <w:t>Trainees become accustomed to reflecting on an</w:t>
      </w:r>
      <w:r w:rsidR="00D65DAC" w:rsidRPr="000913A9">
        <w:t>d evaluating their performance.</w:t>
      </w:r>
      <w:r w:rsidR="0008420C">
        <w:t xml:space="preserve"> </w:t>
      </w:r>
      <w:r w:rsidRPr="000913A9">
        <w:t xml:space="preserve">Trainees will not only answer the </w:t>
      </w:r>
      <w:r w:rsidR="00B50917">
        <w:t>“</w:t>
      </w:r>
      <w:r w:rsidRPr="000913A9">
        <w:t>what</w:t>
      </w:r>
      <w:r w:rsidR="00B50917">
        <w:t>”</w:t>
      </w:r>
      <w:r w:rsidRPr="000913A9">
        <w:t xml:space="preserve"> question but especially the </w:t>
      </w:r>
      <w:r w:rsidR="00B50917">
        <w:t>“</w:t>
      </w:r>
      <w:r w:rsidRPr="000913A9">
        <w:t>why</w:t>
      </w:r>
      <w:r w:rsidR="00B50917">
        <w:t>”</w:t>
      </w:r>
      <w:r w:rsidRPr="000913A9">
        <w:t xml:space="preserve"> question (more in-depth analysis).</w:t>
      </w:r>
      <w:r w:rsidR="0008420C">
        <w:t xml:space="preserve"> </w:t>
      </w:r>
      <w:r w:rsidRPr="000913A9">
        <w:t>Trainees may more easily apply what is learned.</w:t>
      </w:r>
    </w:p>
    <w:p w14:paraId="54746499" w14:textId="77777777" w:rsidR="00D65DAC" w:rsidRPr="000913A9" w:rsidRDefault="00647BDB" w:rsidP="00647BDB">
      <w:pPr>
        <w:pStyle w:val="BodyText"/>
        <w:rPr>
          <w:b/>
        </w:rPr>
      </w:pPr>
      <w:r w:rsidRPr="000913A9">
        <w:rPr>
          <w:b/>
        </w:rPr>
        <w:t>Disadvantage of this method of debriefing</w:t>
      </w:r>
    </w:p>
    <w:p w14:paraId="78488D59" w14:textId="2369270B" w:rsidR="00647BDB" w:rsidRPr="000913A9" w:rsidRDefault="00647BDB" w:rsidP="0017146C">
      <w:pPr>
        <w:pStyle w:val="BodyText"/>
        <w:ind w:left="567"/>
      </w:pPr>
      <w:r w:rsidRPr="000913A9">
        <w:t xml:space="preserve">This method of debriefing can be more time consuming. </w:t>
      </w:r>
    </w:p>
    <w:p w14:paraId="212700A3" w14:textId="77777777" w:rsidR="00D65DAC" w:rsidRPr="000913A9" w:rsidRDefault="00647BDB" w:rsidP="00D65DAC">
      <w:pPr>
        <w:pStyle w:val="BodyText"/>
        <w:rPr>
          <w:b/>
        </w:rPr>
      </w:pPr>
      <w:r w:rsidRPr="000913A9">
        <w:rPr>
          <w:b/>
        </w:rPr>
        <w:t>Example 1 - A good example</w:t>
      </w:r>
    </w:p>
    <w:p w14:paraId="126396BB" w14:textId="5204FE4B" w:rsidR="00647BDB" w:rsidRPr="000913A9" w:rsidRDefault="00647BDB" w:rsidP="0017146C">
      <w:pPr>
        <w:pStyle w:val="BodyText"/>
        <w:ind w:left="567"/>
      </w:pPr>
      <w:r w:rsidRPr="000913A9">
        <w:t>Trainee: I don’t know what went wrong. Did I see it too late?</w:t>
      </w:r>
    </w:p>
    <w:p w14:paraId="1E1EE17E" w14:textId="77777777" w:rsidR="00D65DAC" w:rsidRPr="000913A9" w:rsidRDefault="00647BDB" w:rsidP="0017146C">
      <w:pPr>
        <w:pStyle w:val="BodyText"/>
        <w:ind w:left="567"/>
      </w:pPr>
      <w:r w:rsidRPr="000913A9">
        <w:t>Inst</w:t>
      </w:r>
      <w:r w:rsidR="00D65DAC" w:rsidRPr="000913A9">
        <w:t>ructor: Did you see it too late?</w:t>
      </w:r>
    </w:p>
    <w:p w14:paraId="55370906" w14:textId="77777777" w:rsidR="00D65DAC" w:rsidRPr="000913A9" w:rsidRDefault="00647BDB" w:rsidP="0017146C">
      <w:pPr>
        <w:pStyle w:val="BodyText"/>
        <w:ind w:left="567"/>
      </w:pPr>
      <w:r w:rsidRPr="000913A9">
        <w:t>Trainee: Well I saw it, but I thought he was going to starboard?</w:t>
      </w:r>
    </w:p>
    <w:p w14:paraId="349D8603" w14:textId="77777777" w:rsidR="00D65DAC" w:rsidRPr="000913A9" w:rsidRDefault="00647BDB" w:rsidP="0017146C">
      <w:pPr>
        <w:pStyle w:val="BodyText"/>
        <w:ind w:left="567"/>
      </w:pPr>
      <w:r w:rsidRPr="000913A9">
        <w:t>Instructor: Why did you think that?</w:t>
      </w:r>
    </w:p>
    <w:p w14:paraId="4F657575" w14:textId="77777777" w:rsidR="0063351C" w:rsidRPr="000913A9" w:rsidRDefault="00647BDB" w:rsidP="0017146C">
      <w:pPr>
        <w:pStyle w:val="BodyText"/>
        <w:ind w:left="567"/>
      </w:pPr>
      <w:r w:rsidRPr="000913A9">
        <w:t>Trainee: Well, I told him that, I assumed that he would do it?</w:t>
      </w:r>
    </w:p>
    <w:p w14:paraId="197CC621" w14:textId="77777777" w:rsidR="0063351C" w:rsidRPr="000913A9" w:rsidRDefault="00647BDB" w:rsidP="0017146C">
      <w:pPr>
        <w:pStyle w:val="BodyText"/>
        <w:ind w:left="567"/>
      </w:pPr>
      <w:r w:rsidRPr="000913A9">
        <w:t>Instructor: What would you do differently next time?</w:t>
      </w:r>
    </w:p>
    <w:p w14:paraId="01B460B9" w14:textId="77777777" w:rsidR="0063351C" w:rsidRPr="000913A9" w:rsidRDefault="00647BDB" w:rsidP="0017146C">
      <w:pPr>
        <w:pStyle w:val="BodyText"/>
        <w:ind w:left="567"/>
      </w:pPr>
      <w:r w:rsidRPr="000913A9">
        <w:t>Trainee: Well I'd rather check wheth</w:t>
      </w:r>
      <w:r w:rsidR="00D65DAC" w:rsidRPr="000913A9">
        <w:t>er he really is going to do it.</w:t>
      </w:r>
    </w:p>
    <w:p w14:paraId="7E58ACF1" w14:textId="77777777" w:rsidR="0063351C" w:rsidRPr="000913A9" w:rsidRDefault="00647BDB" w:rsidP="00D65DAC">
      <w:pPr>
        <w:pStyle w:val="BodyText"/>
        <w:rPr>
          <w:b/>
        </w:rPr>
      </w:pPr>
      <w:r w:rsidRPr="000913A9">
        <w:rPr>
          <w:b/>
        </w:rPr>
        <w:t>Example 1 - A bad example</w:t>
      </w:r>
    </w:p>
    <w:p w14:paraId="2F37BB24" w14:textId="77777777" w:rsidR="0063351C" w:rsidRPr="000913A9" w:rsidRDefault="00647BDB" w:rsidP="0017146C">
      <w:pPr>
        <w:pStyle w:val="BodyText"/>
        <w:ind w:left="567"/>
      </w:pPr>
      <w:r w:rsidRPr="000913A9">
        <w:t>Trainee: I don’t know what went wrong. Did I see it too late?</w:t>
      </w:r>
    </w:p>
    <w:p w14:paraId="490FD149" w14:textId="68A1A92F" w:rsidR="0063351C" w:rsidRPr="000913A9" w:rsidRDefault="00647BDB" w:rsidP="0017146C">
      <w:pPr>
        <w:pStyle w:val="BodyText"/>
        <w:ind w:left="567"/>
      </w:pPr>
      <w:r w:rsidRPr="000913A9">
        <w:t xml:space="preserve">Instructor: Well </w:t>
      </w:r>
      <w:r w:rsidR="0063351C" w:rsidRPr="000913A9">
        <w:t>I think so.</w:t>
      </w:r>
      <w:r w:rsidR="0008420C">
        <w:t xml:space="preserve"> </w:t>
      </w:r>
      <w:r w:rsidR="0063351C" w:rsidRPr="000913A9">
        <w:t>N</w:t>
      </w:r>
      <w:r w:rsidRPr="000913A9">
        <w:t>ext time check whether he really intends to go starboard.</w:t>
      </w:r>
    </w:p>
    <w:p w14:paraId="54DC7AAA" w14:textId="77777777" w:rsidR="0063351C" w:rsidRPr="000913A9" w:rsidRDefault="00647BDB" w:rsidP="00D65DAC">
      <w:pPr>
        <w:pStyle w:val="BodyText"/>
        <w:rPr>
          <w:b/>
        </w:rPr>
      </w:pPr>
      <w:r w:rsidRPr="000913A9">
        <w:rPr>
          <w:b/>
        </w:rPr>
        <w:t>Example 2 - A good example</w:t>
      </w:r>
    </w:p>
    <w:p w14:paraId="5F118EA1" w14:textId="1852D071" w:rsidR="00647BDB" w:rsidRPr="000913A9" w:rsidRDefault="00647BDB" w:rsidP="0017146C">
      <w:pPr>
        <w:pStyle w:val="BodyText"/>
        <w:ind w:left="567"/>
      </w:pPr>
      <w:r w:rsidRPr="000913A9">
        <w:t>Trainee: I thought it was going well in the traffic separation scheme.</w:t>
      </w:r>
    </w:p>
    <w:p w14:paraId="4AC21178" w14:textId="7F168F1B" w:rsidR="0063351C" w:rsidRPr="000913A9" w:rsidRDefault="00647BDB" w:rsidP="0017146C">
      <w:pPr>
        <w:pStyle w:val="BodyText"/>
        <w:ind w:left="567"/>
      </w:pPr>
      <w:r w:rsidRPr="000913A9">
        <w:t>Instr</w:t>
      </w:r>
      <w:r w:rsidR="00D65DAC" w:rsidRPr="000913A9">
        <w:t>uctor: Yes?</w:t>
      </w:r>
      <w:r w:rsidR="0008420C">
        <w:t xml:space="preserve"> </w:t>
      </w:r>
      <w:r w:rsidR="00D65DAC" w:rsidRPr="000913A9">
        <w:t>Why did it go well?</w:t>
      </w:r>
    </w:p>
    <w:p w14:paraId="3B30F91A" w14:textId="77777777" w:rsidR="0063351C" w:rsidRPr="000913A9" w:rsidRDefault="00647BDB" w:rsidP="00D65DAC">
      <w:pPr>
        <w:pStyle w:val="BodyText"/>
        <w:rPr>
          <w:b/>
        </w:rPr>
      </w:pPr>
      <w:r w:rsidRPr="000913A9">
        <w:rPr>
          <w:b/>
        </w:rPr>
        <w:t>Example 2 - A bad example</w:t>
      </w:r>
    </w:p>
    <w:p w14:paraId="4CFA313C" w14:textId="77777777" w:rsidR="0063351C" w:rsidRPr="000913A9" w:rsidRDefault="00647BDB" w:rsidP="0017146C">
      <w:pPr>
        <w:pStyle w:val="BodyText"/>
        <w:ind w:left="567"/>
      </w:pPr>
      <w:r w:rsidRPr="000913A9">
        <w:t>Trainee: I thought it was going well in the traffic separation scheme.</w:t>
      </w:r>
    </w:p>
    <w:p w14:paraId="3D454D0D" w14:textId="16E303C6" w:rsidR="0063351C" w:rsidRPr="000913A9" w:rsidRDefault="00647BDB" w:rsidP="0017146C">
      <w:pPr>
        <w:pStyle w:val="BodyText"/>
        <w:ind w:left="567"/>
      </w:pPr>
      <w:r w:rsidRPr="000913A9">
        <w:t>Instructor: Yes, I agree.</w:t>
      </w:r>
      <w:r w:rsidR="0008420C">
        <w:t xml:space="preserve"> </w:t>
      </w:r>
      <w:r w:rsidRPr="000913A9">
        <w:t>Next point then</w:t>
      </w:r>
      <w:r w:rsidR="00D65DAC" w:rsidRPr="000913A9">
        <w:t>.</w:t>
      </w:r>
    </w:p>
    <w:p w14:paraId="54AE07D0" w14:textId="77777777" w:rsidR="0063351C" w:rsidRPr="000913A9" w:rsidRDefault="00647BDB" w:rsidP="00D65DAC">
      <w:pPr>
        <w:pStyle w:val="BodyText"/>
        <w:rPr>
          <w:b/>
        </w:rPr>
      </w:pPr>
      <w:r w:rsidRPr="000913A9">
        <w:rPr>
          <w:b/>
        </w:rPr>
        <w:t>Example 3 - A bad example</w:t>
      </w:r>
    </w:p>
    <w:p w14:paraId="76103C29" w14:textId="14344CC1" w:rsidR="0063351C" w:rsidRPr="000913A9" w:rsidRDefault="00647BDB" w:rsidP="0017146C">
      <w:pPr>
        <w:pStyle w:val="BodyText"/>
        <w:ind w:left="567"/>
      </w:pPr>
      <w:r w:rsidRPr="000913A9">
        <w:t>Trainee: I think that it went well with that tanker.</w:t>
      </w:r>
      <w:r w:rsidR="0008420C">
        <w:t xml:space="preserve"> </w:t>
      </w:r>
      <w:r w:rsidRPr="000913A9">
        <w:t>What do you think?</w:t>
      </w:r>
    </w:p>
    <w:p w14:paraId="40D4EA39" w14:textId="77777777" w:rsidR="0063351C" w:rsidRPr="000913A9" w:rsidRDefault="00647BDB" w:rsidP="0017146C">
      <w:pPr>
        <w:pStyle w:val="BodyText"/>
        <w:ind w:left="567"/>
      </w:pPr>
      <w:r w:rsidRPr="000913A9">
        <w:t>Instructor: Yes, I agree.</w:t>
      </w:r>
    </w:p>
    <w:p w14:paraId="269EABB2" w14:textId="77777777" w:rsidR="0063351C" w:rsidRPr="000913A9" w:rsidRDefault="00647BDB" w:rsidP="00D65DAC">
      <w:pPr>
        <w:pStyle w:val="BodyText"/>
        <w:rPr>
          <w:b/>
        </w:rPr>
      </w:pPr>
      <w:r w:rsidRPr="000913A9">
        <w:rPr>
          <w:b/>
        </w:rPr>
        <w:t>Example 3 - A good example</w:t>
      </w:r>
    </w:p>
    <w:p w14:paraId="5BCF69A1" w14:textId="56BCA25C" w:rsidR="0063351C" w:rsidRPr="000913A9" w:rsidRDefault="00647BDB" w:rsidP="0017146C">
      <w:pPr>
        <w:pStyle w:val="BodyText"/>
        <w:ind w:left="567"/>
      </w:pPr>
      <w:r w:rsidRPr="000913A9">
        <w:t>Trainee: I think that it went well with that tanker.</w:t>
      </w:r>
      <w:r w:rsidR="0008420C">
        <w:t xml:space="preserve"> </w:t>
      </w:r>
      <w:r w:rsidRPr="000913A9">
        <w:t>What do you think?</w:t>
      </w:r>
    </w:p>
    <w:p w14:paraId="3F99B02C" w14:textId="23A29035" w:rsidR="00647BDB" w:rsidRPr="000913A9" w:rsidRDefault="00647BDB" w:rsidP="0017146C">
      <w:pPr>
        <w:pStyle w:val="BodyText"/>
        <w:ind w:left="567"/>
      </w:pPr>
      <w:r w:rsidRPr="000913A9">
        <w:t xml:space="preserve">Instructor: </w:t>
      </w:r>
      <w:r w:rsidR="00D65DAC" w:rsidRPr="000913A9">
        <w:t>Why do you think it went well?</w:t>
      </w:r>
      <w:r w:rsidRPr="000913A9">
        <w:br w:type="page"/>
      </w:r>
    </w:p>
    <w:p w14:paraId="0608613A" w14:textId="35ADC4F4" w:rsidR="00647BDB" w:rsidRPr="003231D3" w:rsidRDefault="007824FE" w:rsidP="00AA6BC1">
      <w:pPr>
        <w:pStyle w:val="Annex"/>
        <w:rPr>
          <w:highlight w:val="yellow"/>
        </w:rPr>
      </w:pPr>
      <w:bookmarkStart w:id="114" w:name="_Toc367359107"/>
      <w:bookmarkStart w:id="115" w:name="_Toc370820433"/>
      <w:bookmarkStart w:id="116" w:name="_Ref444870445"/>
      <w:bookmarkStart w:id="117" w:name="_Toc82183622"/>
      <w:r w:rsidRPr="003231D3">
        <w:rPr>
          <w:caps w:val="0"/>
          <w:highlight w:val="yellow"/>
        </w:rPr>
        <w:lastRenderedPageBreak/>
        <w:t>PRINCIPLES OF FEEDBACK</w:t>
      </w:r>
      <w:bookmarkEnd w:id="114"/>
      <w:bookmarkEnd w:id="115"/>
      <w:bookmarkEnd w:id="116"/>
      <w:bookmarkEnd w:id="117"/>
    </w:p>
    <w:p w14:paraId="0A86AE5D" w14:textId="1DAD8116" w:rsidR="00647BDB" w:rsidRPr="000913A9" w:rsidRDefault="00647BDB" w:rsidP="00D65DAC">
      <w:pPr>
        <w:pStyle w:val="BodyText"/>
      </w:pPr>
      <w:r w:rsidRPr="000913A9">
        <w:t>The aim of feedback is to influence someone’s behaviour.</w:t>
      </w:r>
      <w:r w:rsidR="0008420C">
        <w:t xml:space="preserve"> </w:t>
      </w:r>
      <w:r w:rsidRPr="000913A9">
        <w:t>In order to be effective it is important to understand the principles of feedback.</w:t>
      </w:r>
    </w:p>
    <w:p w14:paraId="6B4A7B19" w14:textId="77777777" w:rsidR="00647BDB" w:rsidRPr="000913A9" w:rsidRDefault="00647BDB" w:rsidP="00D65DAC">
      <w:pPr>
        <w:pStyle w:val="BodyText"/>
        <w:rPr>
          <w:b/>
        </w:rPr>
      </w:pPr>
      <w:r w:rsidRPr="000913A9">
        <w:rPr>
          <w:b/>
        </w:rPr>
        <w:t>SENDER (the party giving feedback):</w:t>
      </w:r>
    </w:p>
    <w:p w14:paraId="23615602" w14:textId="0859EFCE" w:rsidR="00647BDB" w:rsidRPr="000913A9" w:rsidRDefault="00647BDB" w:rsidP="008C72F4">
      <w:pPr>
        <w:pStyle w:val="List1"/>
        <w:numPr>
          <w:ilvl w:val="0"/>
          <w:numId w:val="24"/>
        </w:numPr>
        <w:rPr>
          <w:b/>
        </w:rPr>
      </w:pPr>
      <w:r w:rsidRPr="000913A9">
        <w:t>Say what you actually observe, without judgements and without interpreta</w:t>
      </w:r>
      <w:r w:rsidRPr="000913A9">
        <w:softHyphen/>
        <w:t>tions.</w:t>
      </w:r>
    </w:p>
    <w:p w14:paraId="682D622A" w14:textId="243DDE6B" w:rsidR="00647BDB" w:rsidRPr="000913A9" w:rsidRDefault="00647BDB" w:rsidP="00D65DAC">
      <w:pPr>
        <w:pStyle w:val="List1"/>
        <w:rPr>
          <w:b/>
        </w:rPr>
      </w:pPr>
      <w:r w:rsidRPr="000913A9">
        <w:t>Focus feedback on behaviour or performance, not on the person, their charac</w:t>
      </w:r>
      <w:r w:rsidRPr="000913A9">
        <w:softHyphen/>
        <w:t>ter or physical characteristics.</w:t>
      </w:r>
      <w:r w:rsidR="0008420C">
        <w:t xml:space="preserve"> </w:t>
      </w:r>
      <w:r w:rsidRPr="000913A9">
        <w:t>Restrict yourself to matters which the other person can change.</w:t>
      </w:r>
    </w:p>
    <w:p w14:paraId="301BE47D" w14:textId="39B65C8F" w:rsidR="00647BDB" w:rsidRPr="000913A9" w:rsidRDefault="00647BDB" w:rsidP="00D65DAC">
      <w:pPr>
        <w:pStyle w:val="List1"/>
        <w:rPr>
          <w:b/>
        </w:rPr>
      </w:pPr>
      <w:r w:rsidRPr="000913A9">
        <w:t>Stay in the here and now: do not consider the past.</w:t>
      </w:r>
    </w:p>
    <w:p w14:paraId="39195339" w14:textId="60BBE0C5" w:rsidR="00647BDB" w:rsidRPr="000913A9" w:rsidRDefault="00647BDB" w:rsidP="00D65DAC">
      <w:pPr>
        <w:pStyle w:val="List1"/>
        <w:rPr>
          <w:b/>
        </w:rPr>
      </w:pPr>
      <w:r w:rsidRPr="000913A9">
        <w:t>Show that it is your opinion by your use of language (‘in my opinion</w:t>
      </w:r>
      <w:r w:rsidR="00D65DAC" w:rsidRPr="000913A9">
        <w:t xml:space="preserve"> </w:t>
      </w:r>
      <w:r w:rsidRPr="000913A9">
        <w:t>.</w:t>
      </w:r>
      <w:r w:rsidR="00D65DAC" w:rsidRPr="000913A9">
        <w:t>.</w:t>
      </w:r>
      <w:r w:rsidRPr="000913A9">
        <w:t>., I think</w:t>
      </w:r>
      <w:r w:rsidR="00D65DAC" w:rsidRPr="000913A9">
        <w:t xml:space="preserve"> </w:t>
      </w:r>
      <w:r w:rsidRPr="000913A9">
        <w:t>...’)</w:t>
      </w:r>
      <w:r w:rsidR="0017146C" w:rsidRPr="000913A9">
        <w:t>.</w:t>
      </w:r>
    </w:p>
    <w:p w14:paraId="1B9A73F2" w14:textId="748A75E6" w:rsidR="00647BDB" w:rsidRPr="000913A9" w:rsidRDefault="00647BDB" w:rsidP="00D65DAC">
      <w:pPr>
        <w:pStyle w:val="List1"/>
        <w:rPr>
          <w:b/>
        </w:rPr>
      </w:pPr>
      <w:r w:rsidRPr="000913A9">
        <w:t>Address the person in question.</w:t>
      </w:r>
      <w:r w:rsidR="0008420C">
        <w:t xml:space="preserve"> </w:t>
      </w:r>
      <w:r w:rsidRPr="000913A9">
        <w:t>Give feedback to people, not about people.</w:t>
      </w:r>
    </w:p>
    <w:p w14:paraId="0F5ED446" w14:textId="7EDA003F" w:rsidR="00647BDB" w:rsidRPr="000913A9" w:rsidRDefault="00647BDB" w:rsidP="00D65DAC">
      <w:pPr>
        <w:pStyle w:val="List1"/>
        <w:rPr>
          <w:b/>
        </w:rPr>
      </w:pPr>
      <w:r w:rsidRPr="000913A9">
        <w:t>Timing: is it a good time?</w:t>
      </w:r>
      <w:r w:rsidR="0008420C">
        <w:t xml:space="preserve"> </w:t>
      </w:r>
      <w:r w:rsidRPr="000913A9">
        <w:t>Try to discuss these matters in private.</w:t>
      </w:r>
    </w:p>
    <w:p w14:paraId="44022E3D" w14:textId="0C486F4B" w:rsidR="00647BDB" w:rsidRPr="000913A9" w:rsidRDefault="00647BDB" w:rsidP="00D65DAC">
      <w:pPr>
        <w:pStyle w:val="List1"/>
        <w:rPr>
          <w:b/>
        </w:rPr>
      </w:pPr>
      <w:r w:rsidRPr="000913A9">
        <w:t>Do not overload the receiver.</w:t>
      </w:r>
      <w:r w:rsidR="0008420C">
        <w:t xml:space="preserve"> </w:t>
      </w:r>
      <w:r w:rsidRPr="000913A9">
        <w:t>Limit yourself to the most important issues.</w:t>
      </w:r>
    </w:p>
    <w:p w14:paraId="22B4A577" w14:textId="51E25435" w:rsidR="00647BDB" w:rsidRPr="000913A9" w:rsidRDefault="00647BDB" w:rsidP="00D65DAC">
      <w:pPr>
        <w:pStyle w:val="List1"/>
        <w:rPr>
          <w:b/>
        </w:rPr>
      </w:pPr>
      <w:r w:rsidRPr="000913A9">
        <w:t>State the effect that the other person’s behaviour has on you.</w:t>
      </w:r>
      <w:r w:rsidR="0008420C">
        <w:t xml:space="preserve"> </w:t>
      </w:r>
      <w:r w:rsidRPr="000913A9">
        <w:t>Generally</w:t>
      </w:r>
      <w:r w:rsidR="00D65DAC" w:rsidRPr="000913A9">
        <w:t>,</w:t>
      </w:r>
      <w:r w:rsidRPr="000913A9">
        <w:t xml:space="preserve"> that is enough, and certainly better than giving the other person advice on what he or she should do.</w:t>
      </w:r>
    </w:p>
    <w:p w14:paraId="073C8EC4" w14:textId="55306729" w:rsidR="00647BDB" w:rsidRPr="000913A9" w:rsidRDefault="00647BDB" w:rsidP="00D65DAC">
      <w:pPr>
        <w:pStyle w:val="List1"/>
        <w:rPr>
          <w:b/>
        </w:rPr>
      </w:pPr>
      <w:r w:rsidRPr="000913A9">
        <w:t>Directly after that, and only if necessary, give your evidence based judgement on what the other person has done.</w:t>
      </w:r>
    </w:p>
    <w:p w14:paraId="393DA216" w14:textId="3CF271FA" w:rsidR="00647BDB" w:rsidRPr="000913A9" w:rsidRDefault="00647BDB" w:rsidP="00D65DAC">
      <w:pPr>
        <w:pStyle w:val="List1"/>
        <w:rPr>
          <w:b/>
        </w:rPr>
      </w:pPr>
      <w:r w:rsidRPr="000913A9">
        <w:t>Take the receiver into consideration: is what you are saying useful to them?</w:t>
      </w:r>
    </w:p>
    <w:p w14:paraId="0C7FF844" w14:textId="3C0B54BE" w:rsidR="00647BDB" w:rsidRPr="000913A9" w:rsidRDefault="00647BDB" w:rsidP="00D65DAC">
      <w:pPr>
        <w:pStyle w:val="List1"/>
        <w:rPr>
          <w:b/>
        </w:rPr>
      </w:pPr>
      <w:r w:rsidRPr="000913A9">
        <w:t>Give positive feedback as well.</w:t>
      </w:r>
    </w:p>
    <w:p w14:paraId="24640D1D" w14:textId="19BEDD75" w:rsidR="00647BDB" w:rsidRPr="000913A9" w:rsidRDefault="00647BDB" w:rsidP="00D65DAC">
      <w:pPr>
        <w:pStyle w:val="List1"/>
        <w:rPr>
          <w:b/>
        </w:rPr>
      </w:pPr>
      <w:r w:rsidRPr="000913A9">
        <w:t>Requested feedback is more welcome than non-requested.</w:t>
      </w:r>
    </w:p>
    <w:p w14:paraId="2D57E528" w14:textId="4A42A293" w:rsidR="00647BDB" w:rsidRPr="000913A9" w:rsidRDefault="00647BDB" w:rsidP="00D65DAC">
      <w:pPr>
        <w:pStyle w:val="List1"/>
        <w:rPr>
          <w:b/>
        </w:rPr>
      </w:pPr>
      <w:r w:rsidRPr="000913A9">
        <w:t>Always check whether the other person has understood your feedback.</w:t>
      </w:r>
    </w:p>
    <w:p w14:paraId="146DE654" w14:textId="77777777" w:rsidR="00647BDB" w:rsidRPr="000913A9" w:rsidRDefault="00647BDB" w:rsidP="0063351C">
      <w:pPr>
        <w:pStyle w:val="BodyText"/>
        <w:rPr>
          <w:b/>
        </w:rPr>
      </w:pPr>
      <w:r w:rsidRPr="000913A9">
        <w:rPr>
          <w:b/>
        </w:rPr>
        <w:t>RECEIVER (the party receiving feedback):</w:t>
      </w:r>
    </w:p>
    <w:p w14:paraId="5729D3A5" w14:textId="072A49F0" w:rsidR="00647BDB" w:rsidRPr="000913A9" w:rsidRDefault="00647BDB" w:rsidP="008C72F4">
      <w:pPr>
        <w:pStyle w:val="List1"/>
        <w:numPr>
          <w:ilvl w:val="0"/>
          <w:numId w:val="25"/>
        </w:numPr>
        <w:rPr>
          <w:b/>
        </w:rPr>
      </w:pPr>
      <w:r w:rsidRPr="000913A9">
        <w:t>See feedback as a chance to learn and not as criticism.</w:t>
      </w:r>
    </w:p>
    <w:p w14:paraId="1442FE5D" w14:textId="77777777" w:rsidR="0063351C" w:rsidRPr="000913A9" w:rsidRDefault="00647BDB" w:rsidP="0063351C">
      <w:pPr>
        <w:pStyle w:val="List1"/>
        <w:rPr>
          <w:b/>
        </w:rPr>
      </w:pPr>
      <w:r w:rsidRPr="000913A9">
        <w:t>Ado</w:t>
      </w:r>
      <w:r w:rsidR="0063351C" w:rsidRPr="000913A9">
        <w:t>pt an open listening attitude.</w:t>
      </w:r>
    </w:p>
    <w:p w14:paraId="7AA94471" w14:textId="6924EBCE" w:rsidR="00647BDB" w:rsidRPr="000913A9" w:rsidRDefault="00647BDB" w:rsidP="0063351C">
      <w:pPr>
        <w:pStyle w:val="List1text"/>
        <w:rPr>
          <w:b/>
        </w:rPr>
      </w:pPr>
      <w:r w:rsidRPr="000913A9">
        <w:t>Do not interrupt the other person and do not immediately enter into a discussion or defend yourself.</w:t>
      </w:r>
    </w:p>
    <w:p w14:paraId="4AB3ABA5" w14:textId="04A3F8DF" w:rsidR="00647BDB" w:rsidRPr="000913A9" w:rsidRDefault="00647BDB" w:rsidP="0063351C">
      <w:pPr>
        <w:pStyle w:val="List1"/>
        <w:rPr>
          <w:b/>
        </w:rPr>
      </w:pPr>
      <w:r w:rsidRPr="000913A9">
        <w:t>Ask for clarification of what you do not understand.</w:t>
      </w:r>
    </w:p>
    <w:p w14:paraId="69CCB7E0" w14:textId="218F44BA" w:rsidR="00647BDB" w:rsidRPr="000913A9" w:rsidRDefault="00647BDB" w:rsidP="0063351C">
      <w:pPr>
        <w:pStyle w:val="List1"/>
        <w:rPr>
          <w:b/>
        </w:rPr>
      </w:pPr>
      <w:r w:rsidRPr="000913A9">
        <w:t>Thank the feedback sender for their effort.</w:t>
      </w:r>
    </w:p>
    <w:p w14:paraId="6DB6EB88" w14:textId="72C5456D" w:rsidR="00647BDB" w:rsidRPr="000913A9" w:rsidRDefault="00647BDB" w:rsidP="0063351C">
      <w:pPr>
        <w:pStyle w:val="List1"/>
        <w:rPr>
          <w:b/>
        </w:rPr>
      </w:pPr>
      <w:r w:rsidRPr="000913A9">
        <w:t>Accepting feedback does not mean that you agree with it.</w:t>
      </w:r>
      <w:r w:rsidR="0008420C">
        <w:t xml:space="preserve"> </w:t>
      </w:r>
      <w:r w:rsidRPr="000913A9">
        <w:t>You could have a different point of view on your behaviour.</w:t>
      </w:r>
    </w:p>
    <w:p w14:paraId="6DF6475E" w14:textId="77777777" w:rsidR="00647BDB" w:rsidRPr="000913A9" w:rsidRDefault="00647BDB" w:rsidP="0063351C">
      <w:pPr>
        <w:pStyle w:val="BodyText"/>
        <w:rPr>
          <w:b/>
        </w:rPr>
      </w:pPr>
      <w:r w:rsidRPr="000913A9">
        <w:t>You are not obliged in any way to act on suggestions; in the end you decide whether or not you want to change your behaviour.</w:t>
      </w:r>
    </w:p>
    <w:p w14:paraId="188887B1" w14:textId="15054E14" w:rsidR="00647BDB" w:rsidRPr="000913A9" w:rsidRDefault="00647BDB" w:rsidP="0063351C">
      <w:pPr>
        <w:pStyle w:val="BodyText"/>
        <w:rPr>
          <w:lang w:eastAsia="de-DE"/>
        </w:rPr>
      </w:pPr>
      <w:r w:rsidRPr="000913A9">
        <w:t>Feedback is often given in response to behaviour that is experienced as negative.</w:t>
      </w:r>
      <w:r w:rsidR="0008420C">
        <w:t xml:space="preserve"> </w:t>
      </w:r>
      <w:r w:rsidRPr="000913A9">
        <w:t>Feedback which is not formula</w:t>
      </w:r>
      <w:r w:rsidR="0063351C" w:rsidRPr="000913A9">
        <w:t>ted as a demand, can be appreci</w:t>
      </w:r>
      <w:r w:rsidRPr="000913A9">
        <w:t>ated for what it is</w:t>
      </w:r>
      <w:r w:rsidR="0063351C" w:rsidRPr="000913A9">
        <w:t>;</w:t>
      </w:r>
      <w:r w:rsidRPr="000913A9">
        <w:t xml:space="preserve"> information</w:t>
      </w:r>
      <w:r w:rsidR="0063351C" w:rsidRPr="000913A9">
        <w:t>.</w:t>
      </w:r>
    </w:p>
    <w:p w14:paraId="0DAD1F21" w14:textId="77777777" w:rsidR="00647BDB" w:rsidRPr="000913A9" w:rsidRDefault="00647BDB" w:rsidP="00647BDB">
      <w:pPr>
        <w:pStyle w:val="BodyText"/>
        <w:spacing w:after="0"/>
      </w:pPr>
    </w:p>
    <w:sectPr w:rsidR="00647BDB" w:rsidRPr="000913A9" w:rsidSect="00647BDB">
      <w:headerReference w:type="default" r:id="rId31"/>
      <w:footerReference w:type="default" r:id="rId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Jillian Carson-Jackson" w:date="2026-02-01T16:37:00Z" w:initials="JCJ">
    <w:p w14:paraId="1F8E2279" w14:textId="77777777" w:rsidR="001B06C9" w:rsidRDefault="001B06C9" w:rsidP="001B06C9">
      <w:pPr>
        <w:pStyle w:val="CommentText"/>
      </w:pPr>
      <w:r>
        <w:rPr>
          <w:rStyle w:val="CommentReference"/>
        </w:rPr>
        <w:annotationRef/>
      </w:r>
      <w:r>
        <w:rPr>
          <w:lang w:val="en-US"/>
        </w:rPr>
        <w:t xml:space="preserve">References in other documents: </w:t>
      </w:r>
    </w:p>
    <w:p w14:paraId="2ACD4DDB" w14:textId="77777777" w:rsidR="001B06C9" w:rsidRDefault="001B06C9" w:rsidP="001B06C9">
      <w:pPr>
        <w:pStyle w:val="CommentText"/>
      </w:pPr>
      <w:r>
        <w:rPr>
          <w:lang w:val="en-US"/>
        </w:rPr>
        <w:t>G1156 - 7.1 “</w:t>
      </w:r>
      <w:r>
        <w:rPr>
          <w:color w:val="000000"/>
          <w:lang w:val="en-US"/>
        </w:rPr>
        <w:t>Authorities should ensure that instructors and assessors hold appropriate and recognized teaching qualifications and that they are appropriately qualified and experienced for the training being provided and assessing competence. The requirements for such qualifications and experience should be incorporated within the accredited training organizations quality and/or training management systems.’</w:t>
      </w:r>
    </w:p>
    <w:p w14:paraId="2130927E" w14:textId="77777777" w:rsidR="001B06C9" w:rsidRDefault="001B06C9" w:rsidP="001B06C9">
      <w:pPr>
        <w:pStyle w:val="CommentText"/>
      </w:pPr>
      <w:r>
        <w:rPr>
          <w:color w:val="000000"/>
          <w:lang w:val="en-US"/>
        </w:rPr>
        <w:t>G1014 - section 3 - Quality Management Systems; Section 4 - Approval of Model Courses 4.5 - Qualifications o Instructors and Assessors ‘</w:t>
      </w:r>
      <w:r>
        <w:rPr>
          <w:lang w:val="en-US"/>
        </w:rPr>
        <w:t>The training organization should provide information on the qualifications and experience of their instructors and</w:t>
      </w:r>
    </w:p>
    <w:p w14:paraId="3BBBB407" w14:textId="77777777" w:rsidR="001B06C9" w:rsidRDefault="001B06C9" w:rsidP="001B06C9">
      <w:pPr>
        <w:pStyle w:val="CommentText"/>
      </w:pPr>
      <w:r>
        <w:rPr>
          <w:lang w:val="en-US"/>
        </w:rPr>
        <w:t>assessors delivering the IALA model courses.’</w:t>
      </w:r>
    </w:p>
  </w:comment>
  <w:comment w:id="9" w:author="Jillian Carson-Jackson" w:date="2026-02-01T16:39:00Z" w:initials="JCJ">
    <w:p w14:paraId="1375D291" w14:textId="77777777" w:rsidR="00675BEA" w:rsidRDefault="00675BEA" w:rsidP="00675BEA">
      <w:pPr>
        <w:pStyle w:val="CommentText"/>
      </w:pPr>
      <w:r>
        <w:rPr>
          <w:rStyle w:val="CommentReference"/>
        </w:rPr>
        <w:annotationRef/>
      </w:r>
      <w:r>
        <w:rPr>
          <w:lang w:val="en-US"/>
        </w:rPr>
        <w:t xml:space="preserve">Discussion noted the use of existing Train the Trainer courses as required by different training organisations - i.e. a requirement for IMO 6.09 and 6.10; National instructor training / didactic training; bachelor of education training. </w:t>
      </w:r>
    </w:p>
    <w:p w14:paraId="606DA007" w14:textId="77777777" w:rsidR="00675BEA" w:rsidRDefault="00675BEA" w:rsidP="00675BEA">
      <w:pPr>
        <w:pStyle w:val="CommentText"/>
      </w:pPr>
      <w:r>
        <w:rPr>
          <w:lang w:val="en-US"/>
        </w:rPr>
        <w:t xml:space="preserve">Overall, indication that there is not need for a specific guideline or model course for train the trainer. </w:t>
      </w:r>
    </w:p>
  </w:comment>
  <w:comment w:id="20" w:author="Jillian Carson-Jackson" w:date="2025-03-20T12:21:00Z" w:initials="JCJ">
    <w:p w14:paraId="504CE659" w14:textId="77777777" w:rsidR="00DA2EFB" w:rsidRDefault="00DA2EFB" w:rsidP="00DA2EFB">
      <w:pPr>
        <w:pStyle w:val="CommentText"/>
      </w:pPr>
      <w:r>
        <w:rPr>
          <w:rStyle w:val="CommentReference"/>
        </w:rPr>
        <w:annotationRef/>
      </w:r>
      <w:r>
        <w:rPr>
          <w:lang w:val="en-US"/>
        </w:rPr>
        <w:t>Included in draft revised G1156</w:t>
      </w:r>
    </w:p>
  </w:comment>
  <w:comment w:id="30" w:author="Jillian Carson-Jackson" w:date="2025-03-20T12:21:00Z" w:initials="JCJ">
    <w:p w14:paraId="3F6C1CA3" w14:textId="60B19520" w:rsidR="00BA53ED" w:rsidRDefault="00BA53ED" w:rsidP="00BA53ED">
      <w:pPr>
        <w:pStyle w:val="CommentText"/>
      </w:pPr>
      <w:r>
        <w:rPr>
          <w:rStyle w:val="CommentReference"/>
        </w:rPr>
        <w:annotationRef/>
      </w:r>
      <w:r>
        <w:rPr>
          <w:lang w:val="en-US"/>
        </w:rPr>
        <w:t>Believe this is referring to adult learning (Andragogy / Malcolm Knowles as opposed to Pedagogy)</w:t>
      </w:r>
    </w:p>
  </w:comment>
  <w:comment w:id="35" w:author="Jillian Carson-Jackson" w:date="2026-02-01T16:41:00Z" w:initials="JCJ">
    <w:p w14:paraId="218EB87F" w14:textId="77777777" w:rsidR="002B2E58" w:rsidRDefault="002B2E58" w:rsidP="002B2E58">
      <w:pPr>
        <w:pStyle w:val="CommentText"/>
      </w:pPr>
      <w:r>
        <w:rPr>
          <w:rStyle w:val="CommentReference"/>
        </w:rPr>
        <w:annotationRef/>
      </w:r>
      <w:r>
        <w:rPr>
          <w:lang w:val="en-US"/>
        </w:rPr>
        <w:t xml:space="preserve">Limiting if only focused on Blooms taxonomy for cognition - IALA VTS Model Courses already consider Bloom, and also Krathwohl (affective) and Dave (psychomotor) </w:t>
      </w:r>
    </w:p>
  </w:comment>
  <w:comment w:id="39" w:author="Jillian Carson-Jackson" w:date="2026-02-01T16:42:00Z" w:initials="JCJ">
    <w:p w14:paraId="5DA94FE3" w14:textId="77777777" w:rsidR="00A74426" w:rsidRDefault="00A74426" w:rsidP="00A74426">
      <w:pPr>
        <w:pStyle w:val="CommentText"/>
      </w:pPr>
      <w:r>
        <w:rPr>
          <w:rStyle w:val="CommentReference"/>
        </w:rPr>
        <w:annotationRef/>
      </w:r>
      <w:r>
        <w:rPr>
          <w:lang w:val="en-US"/>
        </w:rPr>
        <w:t>Covered in model courses - section 8 and 9</w:t>
      </w:r>
    </w:p>
  </w:comment>
  <w:comment w:id="42" w:author="Jillian Carson-Jackson" w:date="2025-03-20T12:20:00Z" w:initials="JCJ">
    <w:p w14:paraId="3E93F54F" w14:textId="77777777" w:rsidR="00722EB5" w:rsidRDefault="00BA53ED" w:rsidP="00722EB5">
      <w:pPr>
        <w:pStyle w:val="CommentText"/>
      </w:pPr>
      <w:r>
        <w:rPr>
          <w:rStyle w:val="CommentReference"/>
        </w:rPr>
        <w:annotationRef/>
      </w:r>
      <w:r w:rsidR="00722EB5">
        <w:t xml:space="preserve">Not a model course, so not appropriate. </w:t>
      </w:r>
    </w:p>
  </w:comment>
  <w:comment w:id="56" w:author="Jillian Carson-Jackson" w:date="2025-03-20T12:20:00Z" w:initials="JCJ">
    <w:p w14:paraId="02761958" w14:textId="77777777" w:rsidR="00231875" w:rsidRDefault="00BA53ED" w:rsidP="00231875">
      <w:pPr>
        <w:pStyle w:val="CommentText"/>
      </w:pPr>
      <w:r>
        <w:rPr>
          <w:rStyle w:val="CommentReference"/>
        </w:rPr>
        <w:annotationRef/>
      </w:r>
      <w:r w:rsidR="00231875">
        <w:t xml:space="preserve">Not much detail here - not required - would be included in the national or IMO model courses.  </w:t>
      </w:r>
    </w:p>
  </w:comment>
  <w:comment w:id="80" w:author="Jillian Carson-Jackson" w:date="2025-03-20T12:19:00Z" w:initials="JCJ">
    <w:p w14:paraId="36E7D2D1" w14:textId="5B145A10" w:rsidR="00BA53ED" w:rsidRDefault="00BA53ED" w:rsidP="00BA53ED">
      <w:pPr>
        <w:pStyle w:val="CommentText"/>
      </w:pPr>
      <w:r>
        <w:rPr>
          <w:rStyle w:val="CommentReference"/>
        </w:rPr>
        <w:annotationRef/>
      </w:r>
      <w:r>
        <w:rPr>
          <w:lang w:val="en-US"/>
        </w:rPr>
        <w:t>Included in G1014 - accreditation of VTS Training Organizations and Approval to Deliver IALA VTS Model Courses</w:t>
      </w:r>
    </w:p>
  </w:comment>
  <w:comment w:id="98" w:author="Jillian Carson-Jackson" w:date="2025-03-20T12:02:00Z" w:initials="JCJ">
    <w:p w14:paraId="15DF74B9" w14:textId="77777777" w:rsidR="00231875" w:rsidRDefault="006A1E05" w:rsidP="00231875">
      <w:pPr>
        <w:pStyle w:val="CommentText"/>
      </w:pPr>
      <w:r>
        <w:rPr>
          <w:rStyle w:val="CommentReference"/>
        </w:rPr>
        <w:annotationRef/>
      </w:r>
      <w:r w:rsidR="00231875">
        <w:t xml:space="preserve">A useful sample of lesson plan, noting there are many others that are also suitable.  </w:t>
      </w:r>
    </w:p>
    <w:p w14:paraId="309475B6" w14:textId="77777777" w:rsidR="00231875" w:rsidRDefault="00231875" w:rsidP="00231875">
      <w:pPr>
        <w:pStyle w:val="CommentText"/>
      </w:pPr>
      <w:r>
        <w:t xml:space="preserve">Could be included in each model course? </w:t>
      </w:r>
    </w:p>
  </w:comment>
  <w:comment w:id="104" w:author="Jillian Carson-Jackson" w:date="2025-03-20T12:02:00Z" w:initials="JCJ">
    <w:p w14:paraId="2470F732" w14:textId="77777777" w:rsidR="00231875" w:rsidRDefault="006A1E05" w:rsidP="00231875">
      <w:pPr>
        <w:pStyle w:val="CommentText"/>
      </w:pPr>
      <w:r>
        <w:rPr>
          <w:rStyle w:val="CommentReference"/>
        </w:rPr>
        <w:annotationRef/>
      </w:r>
      <w:r w:rsidR="00231875">
        <w:t>Could be useful, some elements included in G1027.</w:t>
      </w:r>
    </w:p>
    <w:p w14:paraId="469ED9E9" w14:textId="77777777" w:rsidR="00231875" w:rsidRDefault="00231875" w:rsidP="00231875">
      <w:pPr>
        <w:pStyle w:val="CommentText"/>
      </w:pPr>
      <w:r>
        <w:t xml:space="preserve">As a list, naturally limiting, as there are other approaches that can be used. </w:t>
      </w:r>
    </w:p>
  </w:comment>
  <w:comment w:id="109" w:author="Jillian Carson-Jackson" w:date="2025-03-20T12:02:00Z" w:initials="JCJ">
    <w:p w14:paraId="2F861A6B" w14:textId="77777777" w:rsidR="00231875" w:rsidRDefault="006A1E05" w:rsidP="00231875">
      <w:pPr>
        <w:pStyle w:val="CommentText"/>
      </w:pPr>
      <w:r>
        <w:rPr>
          <w:rStyle w:val="CommentReference"/>
        </w:rPr>
        <w:annotationRef/>
      </w:r>
      <w:r w:rsidR="00231875">
        <w:t xml:space="preserve">IALA Model Course use 5 competence levels,  Need to review the verbs used - this section could provide ‘background’ on how the competence level verbs were developed (using Bloom, Krathwohl and Dave training taxonomies) </w:t>
      </w:r>
    </w:p>
    <w:p w14:paraId="50E592D6" w14:textId="77777777" w:rsidR="00231875" w:rsidRDefault="00231875" w:rsidP="00231875">
      <w:pPr>
        <w:pStyle w:val="CommentText"/>
      </w:pPr>
      <w:r>
        <w:t xml:space="preserve">There could be value in developing a list for each of the IALA verbs (reflecting all three taxonomies) in a table such as this and including in future revision of the model courses.  </w:t>
      </w:r>
    </w:p>
  </w:comment>
  <w:comment w:id="113" w:author="Jillian Carson-Jackson" w:date="2025-03-20T10:51:00Z" w:initials="JCJ">
    <w:p w14:paraId="69B980AF" w14:textId="75A31C4E" w:rsidR="00715438" w:rsidRDefault="00715438" w:rsidP="00715438">
      <w:pPr>
        <w:pStyle w:val="CommentText"/>
      </w:pPr>
      <w:r>
        <w:rPr>
          <w:rStyle w:val="CommentReference"/>
        </w:rPr>
        <w:annotationRef/>
      </w:r>
      <w:r>
        <w:rPr>
          <w:lang w:val="en-US"/>
        </w:rPr>
        <w:t xml:space="preserve">Now in G1027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BBB407" w15:done="0"/>
  <w15:commentEx w15:paraId="606DA007" w15:done="0"/>
  <w15:commentEx w15:paraId="504CE659" w15:done="0"/>
  <w15:commentEx w15:paraId="3F6C1CA3" w15:done="0"/>
  <w15:commentEx w15:paraId="218EB87F" w15:done="0"/>
  <w15:commentEx w15:paraId="5DA94FE3" w15:done="0"/>
  <w15:commentEx w15:paraId="3E93F54F" w15:done="0"/>
  <w15:commentEx w15:paraId="02761958" w15:done="0"/>
  <w15:commentEx w15:paraId="36E7D2D1" w15:done="0"/>
  <w15:commentEx w15:paraId="309475B6" w15:done="0"/>
  <w15:commentEx w15:paraId="469ED9E9" w15:done="0"/>
  <w15:commentEx w15:paraId="50E592D6" w15:done="0"/>
  <w15:commentEx w15:paraId="69B980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8FBD2" w16cex:dateUtc="2026-02-01T08:37:00Z"/>
  <w16cex:commentExtensible w16cex:durableId="3645E949" w16cex:dateUtc="2026-02-01T08:39:00Z"/>
  <w16cex:commentExtensible w16cex:durableId="5C132434" w16cex:dateUtc="2025-03-20T11:21:00Z"/>
  <w16cex:commentExtensible w16cex:durableId="508FC7B4" w16cex:dateUtc="2025-03-20T11:21:00Z"/>
  <w16cex:commentExtensible w16cex:durableId="30E56C78" w16cex:dateUtc="2026-02-01T08:41:00Z"/>
  <w16cex:commentExtensible w16cex:durableId="24E4D06E" w16cex:dateUtc="2026-02-01T08:42:00Z"/>
  <w16cex:commentExtensible w16cex:durableId="5F5B31A2" w16cex:dateUtc="2025-03-20T11:20:00Z"/>
  <w16cex:commentExtensible w16cex:durableId="44A30ECA" w16cex:dateUtc="2025-03-20T11:20:00Z"/>
  <w16cex:commentExtensible w16cex:durableId="7C58A988" w16cex:dateUtc="2025-03-20T11:19:00Z"/>
  <w16cex:commentExtensible w16cex:durableId="01D1E9F8" w16cex:dateUtc="2025-03-20T11:02:00Z"/>
  <w16cex:commentExtensible w16cex:durableId="3D23543A" w16cex:dateUtc="2025-03-20T11:02:00Z"/>
  <w16cex:commentExtensible w16cex:durableId="0D9E12FA" w16cex:dateUtc="2025-03-20T11:02:00Z"/>
  <w16cex:commentExtensible w16cex:durableId="475D200F" w16cex:dateUtc="2025-03-20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BBB407" w16cid:durableId="5988FBD2"/>
  <w16cid:commentId w16cid:paraId="606DA007" w16cid:durableId="3645E949"/>
  <w16cid:commentId w16cid:paraId="504CE659" w16cid:durableId="5C132434"/>
  <w16cid:commentId w16cid:paraId="3F6C1CA3" w16cid:durableId="508FC7B4"/>
  <w16cid:commentId w16cid:paraId="218EB87F" w16cid:durableId="30E56C78"/>
  <w16cid:commentId w16cid:paraId="5DA94FE3" w16cid:durableId="24E4D06E"/>
  <w16cid:commentId w16cid:paraId="3E93F54F" w16cid:durableId="5F5B31A2"/>
  <w16cid:commentId w16cid:paraId="02761958" w16cid:durableId="44A30ECA"/>
  <w16cid:commentId w16cid:paraId="36E7D2D1" w16cid:durableId="7C58A988"/>
  <w16cid:commentId w16cid:paraId="309475B6" w16cid:durableId="01D1E9F8"/>
  <w16cid:commentId w16cid:paraId="469ED9E9" w16cid:durableId="3D23543A"/>
  <w16cid:commentId w16cid:paraId="50E592D6" w16cid:durableId="0D9E12FA"/>
  <w16cid:commentId w16cid:paraId="69B980AF" w16cid:durableId="475D20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43FC" w14:textId="77777777" w:rsidR="00981139" w:rsidRDefault="00981139" w:rsidP="003274DB">
      <w:r>
        <w:separator/>
      </w:r>
    </w:p>
    <w:p w14:paraId="51EC064B" w14:textId="77777777" w:rsidR="00981139" w:rsidRDefault="00981139"/>
  </w:endnote>
  <w:endnote w:type="continuationSeparator" w:id="0">
    <w:p w14:paraId="141E617A" w14:textId="77777777" w:rsidR="00981139" w:rsidRDefault="00981139" w:rsidP="003274DB">
      <w:r>
        <w:continuationSeparator/>
      </w:r>
    </w:p>
    <w:p w14:paraId="6C8E39FE" w14:textId="77777777" w:rsidR="00981139" w:rsidRDefault="00981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charset w:val="00"/>
    <w:family w:val="roman"/>
    <w:pitch w:val="default"/>
  </w:font>
  <w:font w:name="Arial Bold">
    <w:altName w:val="Times New Roman"/>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Avenir Next Condensed">
    <w:altName w:val="Arial Narrow"/>
    <w:charset w:val="00"/>
    <w:family w:val="auto"/>
    <w:pitch w:val="variable"/>
    <w:sig w:usb0="00000001" w:usb1="5000204A" w:usb2="00000000" w:usb3="00000000" w:csb0="0000009B" w:csb1="00000000"/>
  </w:font>
  <w:font w:name="Times">
    <w:panose1 w:val="02020603050405020304"/>
    <w:charset w:val="4D"/>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4D5F" w14:textId="77777777" w:rsidR="00DA5274" w:rsidRDefault="00DA5274"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C281F5" w14:textId="77777777" w:rsidR="00DA5274" w:rsidRDefault="00DA5274"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DB03E9F" w14:textId="77777777" w:rsidR="00DA5274" w:rsidRDefault="00DA5274"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F4C2573" w14:textId="77777777" w:rsidR="00DA5274" w:rsidRDefault="00DA5274"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34CA541" w14:textId="77777777" w:rsidR="00DA5274" w:rsidRDefault="00DA5274"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F33B5" w14:textId="5FA45578" w:rsidR="00DA5274" w:rsidRDefault="00DA5274" w:rsidP="008747E0">
    <w:pPr>
      <w:pStyle w:val="Footer"/>
    </w:pPr>
    <w:r>
      <w:rPr>
        <w:noProof/>
        <w:lang w:val="fr-FR" w:eastAsia="fr-FR"/>
      </w:rPr>
      <mc:AlternateContent>
        <mc:Choice Requires="wps">
          <w:drawing>
            <wp:anchor distT="0" distB="0" distL="114300" distR="114300" simplePos="0" relativeHeight="251669504" behindDoc="0" locked="0" layoutInCell="1" allowOverlap="1" wp14:anchorId="7CF28C25" wp14:editId="3E6FD1D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2B49A6"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" strokecolor="#00558c [3204]" strokeweight="1pt">
              <w10:wrap anchorx="page" anchory="page"/>
            </v:line>
          </w:pict>
        </mc:Fallback>
      </mc:AlternateContent>
    </w:r>
  </w:p>
  <w:p w14:paraId="2D7F714F" w14:textId="5A49E7E1" w:rsidR="00DA5274" w:rsidRPr="00ED2A8D" w:rsidRDefault="00DA5274" w:rsidP="008747E0">
    <w:pPr>
      <w:pStyle w:val="Footer"/>
    </w:pPr>
  </w:p>
  <w:p w14:paraId="0D2AB347" w14:textId="77777777" w:rsidR="00DA5274" w:rsidRPr="00ED2A8D" w:rsidRDefault="00DA5274" w:rsidP="008747E0">
    <w:pPr>
      <w:pStyle w:val="Footer"/>
    </w:pPr>
  </w:p>
  <w:p w14:paraId="3A2C5A86" w14:textId="77777777" w:rsidR="00DA5274" w:rsidRPr="00ED2A8D" w:rsidRDefault="00DA5274" w:rsidP="008747E0">
    <w:pPr>
      <w:pStyle w:val="Footer"/>
    </w:pPr>
  </w:p>
  <w:p w14:paraId="1AA8387C" w14:textId="77777777" w:rsidR="00EB3ED3" w:rsidRPr="004E7119" w:rsidRDefault="00EB3ED3" w:rsidP="00EB3ED3">
    <w:pPr>
      <w:spacing w:line="180" w:lineRule="atLeast"/>
      <w:rPr>
        <w:color w:val="808080" w:themeColor="background1" w:themeShade="80"/>
        <w:sz w:val="16"/>
        <w:szCs w:val="16"/>
        <w:lang w:val="fr-FR"/>
      </w:rPr>
    </w:pPr>
    <w:r>
      <w:rPr>
        <w:color w:val="808080" w:themeColor="background1" w:themeShade="80"/>
        <w:sz w:val="16"/>
        <w:szCs w:val="16"/>
        <w:lang w:val="fr-FR"/>
      </w:rPr>
      <w:t>10</w:t>
    </w:r>
    <w:r w:rsidRPr="004E7119">
      <w:rPr>
        <w:color w:val="808080" w:themeColor="background1" w:themeShade="80"/>
        <w:sz w:val="16"/>
        <w:szCs w:val="16"/>
        <w:lang w:val="fr-FR"/>
      </w:rPr>
      <w:t>, rue des Gaudines – 78100 Saint Germain en Laye, France</w:t>
    </w:r>
  </w:p>
  <w:p w14:paraId="428B9C2D" w14:textId="77777777" w:rsidR="00EB3ED3" w:rsidRDefault="00EB3ED3" w:rsidP="00EB3ED3">
    <w:pPr>
      <w:spacing w:line="180" w:lineRule="atLeast"/>
      <w:rPr>
        <w:color w:val="808080" w:themeColor="background1" w:themeShade="80"/>
        <w:sz w:val="16"/>
        <w:szCs w:val="16"/>
        <w:lang w:val="fr-FR"/>
      </w:rPr>
    </w:pPr>
    <w:r w:rsidRPr="004E7119">
      <w:rPr>
        <w:color w:val="808080" w:themeColor="background1" w:themeShade="80"/>
        <w:sz w:val="16"/>
        <w:szCs w:val="16"/>
        <w:lang w:val="fr-FR"/>
      </w:rPr>
      <w:t xml:space="preserve">Tél. +33 (0)1 34 51 70 01 – </w:t>
    </w:r>
    <w:r>
      <w:rPr>
        <w:color w:val="808080" w:themeColor="background1" w:themeShade="80"/>
        <w:sz w:val="16"/>
        <w:szCs w:val="16"/>
        <w:lang w:val="fr-FR"/>
      </w:rPr>
      <w:t>contact</w:t>
    </w:r>
    <w:r w:rsidRPr="004E7119">
      <w:rPr>
        <w:color w:val="808080" w:themeColor="background1" w:themeShade="80"/>
        <w:sz w:val="16"/>
        <w:szCs w:val="16"/>
        <w:lang w:val="fr-FR"/>
      </w:rPr>
      <w:t>@iala-aism.org</w:t>
    </w:r>
  </w:p>
  <w:p w14:paraId="00F34DDB" w14:textId="77777777" w:rsidR="00EB3ED3" w:rsidRPr="00B2315A" w:rsidRDefault="00EB3ED3" w:rsidP="00EB3ED3">
    <w:pPr>
      <w:spacing w:before="40" w:after="40"/>
      <w:rPr>
        <w:b/>
        <w:color w:val="00558C"/>
        <w:szCs w:val="18"/>
        <w:lang w:val="fr-FR"/>
      </w:rPr>
    </w:pPr>
    <w:r w:rsidRPr="00B2315A">
      <w:rPr>
        <w:b/>
        <w:color w:val="00558C"/>
        <w:szCs w:val="18"/>
        <w:lang w:val="fr-FR"/>
      </w:rPr>
      <w:t>www.iala-aism.org</w:t>
    </w:r>
  </w:p>
  <w:p w14:paraId="10FE866E" w14:textId="77777777" w:rsidR="00EB3ED3" w:rsidRDefault="00EB3ED3" w:rsidP="00EB3ED3">
    <w:pPr>
      <w:rPr>
        <w:rFonts w:ascii="Avenir Next Condensed" w:hAnsi="Avenir Next Condensed"/>
        <w:iCs/>
        <w:color w:val="00558C"/>
        <w:sz w:val="16"/>
        <w:szCs w:val="16"/>
      </w:rPr>
    </w:pPr>
    <w:r>
      <w:rPr>
        <w:rFonts w:ascii="Avenir Next Condensed" w:hAnsi="Avenir Next Condensed"/>
        <w:iCs/>
        <w:color w:val="00558C"/>
        <w:sz w:val="16"/>
        <w:szCs w:val="16"/>
      </w:rPr>
      <w:t>International Association of Marine Aids to Navigation and Lighthouse Authorities</w:t>
    </w:r>
  </w:p>
  <w:p w14:paraId="52999534" w14:textId="1F88C0E2" w:rsidR="00DA5274" w:rsidRPr="00ED2A8D" w:rsidRDefault="00EB3ED3" w:rsidP="008747E0">
    <w:pPr>
      <w:pStyle w:val="Footer"/>
    </w:pPr>
    <w:r>
      <w:rPr>
        <w:rFonts w:ascii="Avenir Next Condensed" w:hAnsi="Avenir Next Condensed"/>
        <w:iCs/>
        <w:color w:val="00558C"/>
        <w:sz w:val="16"/>
        <w:szCs w:val="16"/>
      </w:rPr>
      <w:t>Association Internationale de Signalisation Maritime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D7D7" w14:textId="77777777" w:rsidR="00DA5274" w:rsidRDefault="00DA5274" w:rsidP="00525922">
    <w:pPr>
      <w:pStyle w:val="Footerlandscape"/>
    </w:pPr>
    <w:r>
      <w:rPr>
        <w:noProof/>
        <w:lang w:val="fr-FR" w:eastAsia="fr-FR"/>
      </w:rPr>
      <mc:AlternateContent>
        <mc:Choice Requires="wps">
          <w:drawing>
            <wp:anchor distT="0" distB="0" distL="114300" distR="114300" simplePos="0" relativeHeight="251691008" behindDoc="0" locked="0" layoutInCell="1" allowOverlap="1" wp14:anchorId="5B188BC6" wp14:editId="57B71A32">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9ACF11"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5CFA3364" w14:textId="77777777" w:rsidR="00DA5274" w:rsidRPr="00C907DF" w:rsidRDefault="00DA5274"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noProof/>
        <w:szCs w:val="15"/>
      </w:rPr>
      <w:t>IALA Guideline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noProof/>
        <w:szCs w:val="15"/>
      </w:rPr>
      <w:t>Title of the Guideline</w:t>
    </w:r>
    <w:r>
      <w:rPr>
        <w:szCs w:val="15"/>
      </w:rPr>
      <w:fldChar w:fldCharType="end"/>
    </w:r>
  </w:p>
  <w:p w14:paraId="753135EC" w14:textId="2674E641" w:rsidR="00DA5274" w:rsidRPr="00525922" w:rsidRDefault="00DA5274"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E0F5" w14:textId="310B181B" w:rsidR="00DA5274" w:rsidRPr="00C716E5" w:rsidRDefault="00DA5274" w:rsidP="00C716E5">
    <w:pPr>
      <w:pStyle w:val="Footer"/>
      <w:rPr>
        <w:sz w:val="15"/>
        <w:szCs w:val="15"/>
      </w:rPr>
    </w:pPr>
  </w:p>
  <w:p w14:paraId="563B890B" w14:textId="77777777" w:rsidR="00DA5274" w:rsidRDefault="00DA5274" w:rsidP="00C716E5">
    <w:pPr>
      <w:pStyle w:val="Footerportrait"/>
    </w:pPr>
  </w:p>
  <w:p w14:paraId="4796E2A7" w14:textId="21A4FD33" w:rsidR="00B9046C" w:rsidRPr="00C907DF" w:rsidRDefault="00DA2EFB" w:rsidP="00B9046C">
    <w:pPr>
      <w:pStyle w:val="Footerportrait"/>
      <w:rPr>
        <w:rStyle w:val="PageNumber"/>
        <w:szCs w:val="15"/>
      </w:rPr>
    </w:pPr>
    <w:fldSimple w:instr=" STYLEREF &quot;Document type&quot; \* MERGEFORMAT ">
      <w:r w:rsidR="00FF635A">
        <w:t>IALA Guideline</w:t>
      </w:r>
    </w:fldSimple>
    <w:r w:rsidR="00B9046C" w:rsidRPr="00C907DF">
      <w:t xml:space="preserve"> </w:t>
    </w:r>
    <w:fldSimple w:instr=" STYLEREF &quot;Document number&quot; \* MERGEFORMAT ">
      <w:r w:rsidR="00FF635A">
        <w:t>G1103</w:t>
      </w:r>
    </w:fldSimple>
    <w:r w:rsidR="00B9046C" w:rsidRPr="00C907DF">
      <w:t xml:space="preserve"> </w:t>
    </w:r>
    <w:fldSimple w:instr=" STYLEREF &quot;Document name&quot; \* MERGEFORMAT ">
      <w:r w:rsidR="00FF635A">
        <w:t>Train the Trainer</w:t>
      </w:r>
    </w:fldSimple>
  </w:p>
  <w:p w14:paraId="15200F68" w14:textId="7BCE21E9" w:rsidR="00DA5274" w:rsidRPr="00C907DF" w:rsidRDefault="00DA2EFB">
    <w:pPr>
      <w:pStyle w:val="Footerportrait"/>
    </w:pPr>
    <w:fldSimple w:instr=" STYLEREF &quot;Edition number&quot; \* MERGEFORMAT ">
      <w:r w:rsidR="00FF635A">
        <w:t>Edition 1.1</w:t>
      </w:r>
    </w:fldSimple>
    <w:r w:rsidR="00B9046C">
      <w:t xml:space="preserve"> </w:t>
    </w:r>
    <w:fldSimple w:instr=" STYLEREF  MRN  \* MERGEFORMAT ">
      <w:r w:rsidR="00FF635A">
        <w:t>urn:mrn:iala:pub:g1103:ed1.1</w:t>
      </w:r>
    </w:fldSimple>
    <w:r w:rsidR="00DA5274" w:rsidRPr="00C907DF">
      <w:tab/>
    </w:r>
    <w:r w:rsidR="00DA5274">
      <w:t xml:space="preserve">P </w:t>
    </w:r>
    <w:r w:rsidR="00DA5274" w:rsidRPr="00C907DF">
      <w:rPr>
        <w:rStyle w:val="PageNumber"/>
        <w:szCs w:val="15"/>
      </w:rPr>
      <w:fldChar w:fldCharType="begin"/>
    </w:r>
    <w:r w:rsidR="00DA5274" w:rsidRPr="00C907DF">
      <w:rPr>
        <w:rStyle w:val="PageNumber"/>
        <w:szCs w:val="15"/>
      </w:rPr>
      <w:instrText xml:space="preserve">PAGE  </w:instrText>
    </w:r>
    <w:r w:rsidR="00DA5274" w:rsidRPr="00C907DF">
      <w:rPr>
        <w:rStyle w:val="PageNumber"/>
        <w:szCs w:val="15"/>
      </w:rPr>
      <w:fldChar w:fldCharType="separate"/>
    </w:r>
    <w:r w:rsidR="002E32F7">
      <w:rPr>
        <w:rStyle w:val="PageNumber"/>
        <w:szCs w:val="15"/>
      </w:rPr>
      <w:t>4</w:t>
    </w:r>
    <w:r w:rsidR="00DA5274"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DCE9" w14:textId="59731131" w:rsidR="00DA5274" w:rsidRDefault="00DA5274" w:rsidP="00C716E5">
    <w:pPr>
      <w:pStyle w:val="Footer"/>
    </w:pPr>
  </w:p>
  <w:p w14:paraId="1C99F5B0" w14:textId="77777777" w:rsidR="00DA5274" w:rsidRDefault="00DA5274" w:rsidP="00C716E5">
    <w:pPr>
      <w:pStyle w:val="Footerportrait"/>
    </w:pPr>
  </w:p>
  <w:p w14:paraId="01FCC770" w14:textId="304B031B" w:rsidR="00B9046C" w:rsidRPr="00C907DF" w:rsidRDefault="00DA2EFB" w:rsidP="00B9046C">
    <w:pPr>
      <w:pStyle w:val="Footerportrait"/>
      <w:rPr>
        <w:rStyle w:val="PageNumber"/>
        <w:szCs w:val="15"/>
      </w:rPr>
    </w:pPr>
    <w:fldSimple w:instr=" STYLEREF &quot;Document type&quot; \* MERGEFORMAT ">
      <w:r w:rsidR="00FF635A">
        <w:t>IALA Guideline</w:t>
      </w:r>
    </w:fldSimple>
    <w:r w:rsidR="00B9046C" w:rsidRPr="00C907DF">
      <w:t xml:space="preserve"> </w:t>
    </w:r>
    <w:fldSimple w:instr=" STYLEREF &quot;Document number&quot; \* MERGEFORMAT ">
      <w:r w:rsidR="00FF635A">
        <w:t>G1103</w:t>
      </w:r>
    </w:fldSimple>
    <w:r w:rsidR="00B9046C" w:rsidRPr="00C907DF">
      <w:t xml:space="preserve"> </w:t>
    </w:r>
    <w:fldSimple w:instr=" STYLEREF &quot;Document name&quot; \* MERGEFORMAT ">
      <w:r w:rsidR="00FF635A">
        <w:t>Train the Trainer</w:t>
      </w:r>
    </w:fldSimple>
  </w:p>
  <w:p w14:paraId="42BEB70D" w14:textId="619DA7C3" w:rsidR="00DA5274" w:rsidRPr="00525922" w:rsidRDefault="00DA2EFB" w:rsidP="00C716E5">
    <w:pPr>
      <w:pStyle w:val="Footerportrait"/>
    </w:pPr>
    <w:fldSimple w:instr=" STYLEREF &quot;Edition number&quot; \* MERGEFORMAT ">
      <w:r w:rsidR="00FF635A">
        <w:t>Edition 1.1</w:t>
      </w:r>
    </w:fldSimple>
    <w:r w:rsidR="00B9046C">
      <w:t xml:space="preserve"> </w:t>
    </w:r>
    <w:fldSimple w:instr=" STYLEREF  MRN  \* MERGEFORMAT ">
      <w:r w:rsidR="00FF635A">
        <w:t>urn:mrn:iala:pub:g1103:ed1.1</w:t>
      </w:r>
    </w:fldSimple>
    <w:r w:rsidR="00DA5274" w:rsidRPr="00C907DF">
      <w:tab/>
    </w:r>
    <w:r w:rsidR="00DA5274">
      <w:t xml:space="preserve">P </w:t>
    </w:r>
    <w:r w:rsidR="00DA5274" w:rsidRPr="00C907DF">
      <w:rPr>
        <w:rStyle w:val="PageNumber"/>
        <w:szCs w:val="15"/>
      </w:rPr>
      <w:fldChar w:fldCharType="begin"/>
    </w:r>
    <w:r w:rsidR="00DA5274" w:rsidRPr="00C907DF">
      <w:rPr>
        <w:rStyle w:val="PageNumber"/>
        <w:szCs w:val="15"/>
      </w:rPr>
      <w:instrText xml:space="preserve">PAGE  </w:instrText>
    </w:r>
    <w:r w:rsidR="00DA5274" w:rsidRPr="00C907DF">
      <w:rPr>
        <w:rStyle w:val="PageNumber"/>
        <w:szCs w:val="15"/>
      </w:rPr>
      <w:fldChar w:fldCharType="separate"/>
    </w:r>
    <w:r w:rsidR="002E32F7">
      <w:rPr>
        <w:rStyle w:val="PageNumber"/>
        <w:szCs w:val="15"/>
      </w:rPr>
      <w:t>3</w:t>
    </w:r>
    <w:r w:rsidR="00DA5274"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DA954" w14:textId="77777777" w:rsidR="00DA5274" w:rsidRDefault="00DA5274" w:rsidP="00C716E5">
    <w:pPr>
      <w:pStyle w:val="Footer"/>
    </w:pPr>
  </w:p>
  <w:p w14:paraId="3C619E6F" w14:textId="77777777" w:rsidR="00DA5274" w:rsidRDefault="00DA5274" w:rsidP="00C716E5">
    <w:pPr>
      <w:pStyle w:val="Footerportrait"/>
    </w:pPr>
  </w:p>
  <w:p w14:paraId="78A9E389" w14:textId="51DF7A2B" w:rsidR="00B9046C" w:rsidRPr="00C907DF" w:rsidRDefault="00DA2EFB" w:rsidP="00B9046C">
    <w:pPr>
      <w:pStyle w:val="Footerportrait"/>
      <w:rPr>
        <w:rStyle w:val="PageNumber"/>
        <w:szCs w:val="15"/>
      </w:rPr>
    </w:pPr>
    <w:fldSimple w:instr=" STYLEREF &quot;Document type&quot; \* MERGEFORMAT ">
      <w:r w:rsidR="00FF635A">
        <w:t>IALA Guideline</w:t>
      </w:r>
    </w:fldSimple>
    <w:r w:rsidR="00B9046C" w:rsidRPr="00C907DF">
      <w:t xml:space="preserve"> </w:t>
    </w:r>
    <w:fldSimple w:instr=" STYLEREF &quot;Document number&quot; \* MERGEFORMAT ">
      <w:r w:rsidR="00FF635A">
        <w:t>G1103</w:t>
      </w:r>
    </w:fldSimple>
    <w:r w:rsidR="00B9046C" w:rsidRPr="00C907DF">
      <w:t xml:space="preserve"> </w:t>
    </w:r>
    <w:fldSimple w:instr=" STYLEREF &quot;Document name&quot; \* MERGEFORMAT ">
      <w:r w:rsidR="00FF635A">
        <w:t>Train the Trainer</w:t>
      </w:r>
    </w:fldSimple>
  </w:p>
  <w:p w14:paraId="3D146753" w14:textId="30CB802B" w:rsidR="00DA5274" w:rsidRPr="00C907DF" w:rsidRDefault="00DA2EFB">
    <w:pPr>
      <w:pStyle w:val="Footerportrait"/>
    </w:pPr>
    <w:fldSimple w:instr=" STYLEREF &quot;Edition number&quot; \* MERGEFORMAT ">
      <w:r w:rsidR="00FF635A">
        <w:t>Edition 1.1</w:t>
      </w:r>
    </w:fldSimple>
    <w:r w:rsidR="00B9046C">
      <w:t xml:space="preserve"> </w:t>
    </w:r>
    <w:fldSimple w:instr=" STYLEREF  MRN  \* MERGEFORMAT ">
      <w:r w:rsidR="00FF635A">
        <w:t>urn:mrn:iala:pub:g1103:ed1.1</w:t>
      </w:r>
    </w:fldSimple>
    <w:r w:rsidR="00DA5274">
      <w:tab/>
    </w:r>
    <w:r w:rsidR="00DA5274">
      <w:rPr>
        <w:rStyle w:val="PageNumber"/>
        <w:szCs w:val="15"/>
      </w:rPr>
      <w:t xml:space="preserve">P </w:t>
    </w:r>
    <w:r w:rsidR="00DA5274" w:rsidRPr="00C907DF">
      <w:rPr>
        <w:rStyle w:val="PageNumber"/>
        <w:szCs w:val="15"/>
      </w:rPr>
      <w:fldChar w:fldCharType="begin"/>
    </w:r>
    <w:r w:rsidR="00DA5274" w:rsidRPr="00C907DF">
      <w:rPr>
        <w:rStyle w:val="PageNumber"/>
        <w:szCs w:val="15"/>
      </w:rPr>
      <w:instrText xml:space="preserve">PAGE  </w:instrText>
    </w:r>
    <w:r w:rsidR="00DA5274" w:rsidRPr="00C907DF">
      <w:rPr>
        <w:rStyle w:val="PageNumber"/>
        <w:szCs w:val="15"/>
      </w:rPr>
      <w:fldChar w:fldCharType="separate"/>
    </w:r>
    <w:r w:rsidR="002E32F7">
      <w:rPr>
        <w:rStyle w:val="PageNumber"/>
        <w:szCs w:val="15"/>
      </w:rPr>
      <w:t>25</w:t>
    </w:r>
    <w:r w:rsidR="00DA5274"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ABBEB" w14:textId="77777777" w:rsidR="00981139" w:rsidRDefault="00981139" w:rsidP="003274DB">
      <w:r>
        <w:separator/>
      </w:r>
    </w:p>
    <w:p w14:paraId="6EA81F01" w14:textId="77777777" w:rsidR="00981139" w:rsidRDefault="00981139"/>
  </w:footnote>
  <w:footnote w:type="continuationSeparator" w:id="0">
    <w:p w14:paraId="01405628" w14:textId="77777777" w:rsidR="00981139" w:rsidRDefault="00981139" w:rsidP="003274DB">
      <w:r>
        <w:continuationSeparator/>
      </w:r>
    </w:p>
    <w:p w14:paraId="1C35E3A5" w14:textId="77777777" w:rsidR="00981139" w:rsidRDefault="00981139"/>
  </w:footnote>
  <w:footnote w:id="1">
    <w:p w14:paraId="193059C4" w14:textId="75547F9E" w:rsidR="00DA5274" w:rsidRPr="00320E22" w:rsidRDefault="00DA5274" w:rsidP="00320E22">
      <w:pPr>
        <w:pStyle w:val="FootnoteText"/>
        <w:rPr>
          <w:color w:val="000000" w:themeColor="text1"/>
        </w:rPr>
      </w:pPr>
      <w:r>
        <w:rPr>
          <w:rStyle w:val="FootnoteReference"/>
        </w:rPr>
        <w:footnoteRef/>
      </w:r>
      <w:r>
        <w:t xml:space="preserve"> </w:t>
      </w:r>
      <w:r>
        <w:tab/>
      </w:r>
      <w:r w:rsidRPr="00856670">
        <w:t>It is recognised that alternative versions of Bloom’s taxonomy exist in the IALA V103 Model Courses. However, in this Guideline it is considered more appropriate to use this newest version.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C79A" w14:textId="77777777" w:rsidR="00DA5274" w:rsidRPr="00ED2A8D" w:rsidRDefault="00DA5274" w:rsidP="008747E0">
    <w:pPr>
      <w:pStyle w:val="Header"/>
    </w:pPr>
    <w:r w:rsidRPr="00442889">
      <w:rPr>
        <w:noProof/>
        <w:lang w:val="fr-FR" w:eastAsia="fr-FR"/>
      </w:rPr>
      <w:drawing>
        <wp:anchor distT="0" distB="0" distL="114300" distR="114300" simplePos="0" relativeHeight="251657214" behindDoc="1" locked="0" layoutInCell="1" allowOverlap="1" wp14:anchorId="0A5BE73E" wp14:editId="02C2E7BB">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789F2CF1" w14:textId="77777777" w:rsidR="00DA5274" w:rsidRPr="00ED2A8D" w:rsidRDefault="00DA5274" w:rsidP="008747E0">
    <w:pPr>
      <w:pStyle w:val="Header"/>
    </w:pPr>
  </w:p>
  <w:p w14:paraId="0D8C1D21" w14:textId="77777777" w:rsidR="00DA5274" w:rsidRDefault="00DA5274" w:rsidP="008747E0">
    <w:pPr>
      <w:pStyle w:val="Header"/>
    </w:pPr>
  </w:p>
  <w:p w14:paraId="53462CF7" w14:textId="77777777" w:rsidR="00DA5274" w:rsidRDefault="00DA5274" w:rsidP="008747E0">
    <w:pPr>
      <w:pStyle w:val="Header"/>
    </w:pPr>
  </w:p>
  <w:p w14:paraId="4637DF7D" w14:textId="77777777" w:rsidR="00DA5274" w:rsidRDefault="00DA5274" w:rsidP="008747E0">
    <w:pPr>
      <w:pStyle w:val="Header"/>
    </w:pPr>
  </w:p>
  <w:p w14:paraId="68859D7E" w14:textId="77777777" w:rsidR="00DA5274" w:rsidRDefault="00DA5274" w:rsidP="008747E0">
    <w:pPr>
      <w:pStyle w:val="Header"/>
    </w:pPr>
  </w:p>
  <w:p w14:paraId="68F7D7DE" w14:textId="77777777" w:rsidR="00DA5274" w:rsidRDefault="00DA5274" w:rsidP="008747E0">
    <w:pPr>
      <w:pStyle w:val="Header"/>
    </w:pPr>
    <w:r>
      <w:rPr>
        <w:noProof/>
        <w:lang w:val="fr-FR" w:eastAsia="fr-FR"/>
      </w:rPr>
      <w:drawing>
        <wp:anchor distT="0" distB="0" distL="114300" distR="114300" simplePos="0" relativeHeight="251656189" behindDoc="1" locked="0" layoutInCell="1" allowOverlap="1" wp14:anchorId="0A4098E0" wp14:editId="6B3575BC">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07214B79" w14:textId="77777777" w:rsidR="00DA5274" w:rsidRPr="00ED2A8D" w:rsidRDefault="00DA5274" w:rsidP="008747E0">
    <w:pPr>
      <w:pStyle w:val="Header"/>
    </w:pPr>
  </w:p>
  <w:p w14:paraId="2359230C" w14:textId="77777777" w:rsidR="00DA5274" w:rsidRPr="00ED2A8D" w:rsidRDefault="00DA5274" w:rsidP="001349DB">
    <w:pPr>
      <w:pStyle w:val="Header"/>
      <w:spacing w:line="36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5980" w14:textId="21DA81B7" w:rsidR="00DA5274" w:rsidRDefault="00DA5274">
    <w:pPr>
      <w:pStyle w:val="Header"/>
    </w:pPr>
    <w:r>
      <w:rPr>
        <w:noProof/>
        <w:lang w:val="fr-FR" w:eastAsia="fr-FR"/>
      </w:rPr>
      <w:drawing>
        <wp:anchor distT="0" distB="0" distL="114300" distR="114300" simplePos="0" relativeHeight="251688960" behindDoc="1" locked="0" layoutInCell="1" allowOverlap="1" wp14:anchorId="50518918" wp14:editId="1E40B136">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99508B4" w14:textId="77777777" w:rsidR="00DA5274" w:rsidRDefault="00DA5274">
    <w:pPr>
      <w:pStyle w:val="Header"/>
    </w:pPr>
  </w:p>
  <w:p w14:paraId="457BCDF6" w14:textId="77777777" w:rsidR="00DA5274" w:rsidRDefault="00DA5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50CF" w14:textId="77777777" w:rsidR="00DA5274" w:rsidRPr="00ED2A8D" w:rsidRDefault="00DA5274" w:rsidP="008747E0">
    <w:pPr>
      <w:pStyle w:val="Header"/>
    </w:pPr>
    <w:r>
      <w:rPr>
        <w:noProof/>
        <w:lang w:val="fr-FR" w:eastAsia="fr-FR"/>
      </w:rPr>
      <w:drawing>
        <wp:anchor distT="0" distB="0" distL="114300" distR="114300" simplePos="0" relativeHeight="251658752" behindDoc="1" locked="0" layoutInCell="1" allowOverlap="1" wp14:anchorId="537D462A" wp14:editId="07F996D9">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030F795" w14:textId="77777777" w:rsidR="00DA5274" w:rsidRPr="00ED2A8D" w:rsidRDefault="00DA5274" w:rsidP="008747E0">
    <w:pPr>
      <w:pStyle w:val="Header"/>
    </w:pPr>
  </w:p>
  <w:p w14:paraId="4196D5A3" w14:textId="77777777" w:rsidR="00DA5274" w:rsidRDefault="00DA5274" w:rsidP="008747E0">
    <w:pPr>
      <w:pStyle w:val="Header"/>
    </w:pPr>
  </w:p>
  <w:p w14:paraId="528EA521" w14:textId="77777777" w:rsidR="00DA5274" w:rsidRDefault="00DA5274" w:rsidP="008747E0">
    <w:pPr>
      <w:pStyle w:val="Header"/>
    </w:pPr>
  </w:p>
  <w:p w14:paraId="4561D7CD" w14:textId="77777777" w:rsidR="00DA5274" w:rsidRDefault="00DA5274" w:rsidP="008747E0">
    <w:pPr>
      <w:pStyle w:val="Header"/>
    </w:pPr>
  </w:p>
  <w:p w14:paraId="55A0B421" w14:textId="5AAA95B1" w:rsidR="00DA5274" w:rsidRPr="00441393" w:rsidRDefault="00DA5274" w:rsidP="00441393">
    <w:pPr>
      <w:pStyle w:val="Contents"/>
    </w:pPr>
    <w:r>
      <w:t>DOCUMENT REVISION</w:t>
    </w:r>
  </w:p>
  <w:p w14:paraId="5B698B96" w14:textId="77777777" w:rsidR="00DA5274" w:rsidRPr="00ED2A8D" w:rsidRDefault="00DA5274" w:rsidP="008747E0">
    <w:pPr>
      <w:pStyle w:val="Header"/>
    </w:pPr>
  </w:p>
  <w:p w14:paraId="7B1CF08D" w14:textId="77777777" w:rsidR="00DA5274" w:rsidRPr="00AC33A2" w:rsidRDefault="00DA5274" w:rsidP="0078486B">
    <w:pPr>
      <w:pStyle w:val="Header"/>
      <w:spacing w:line="14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1154" w14:textId="77777777" w:rsidR="00DA5274" w:rsidRPr="00ED2A8D" w:rsidRDefault="00DA5274" w:rsidP="008747E0">
    <w:pPr>
      <w:pStyle w:val="Header"/>
    </w:pPr>
    <w:r>
      <w:rPr>
        <w:noProof/>
        <w:lang w:val="fr-FR" w:eastAsia="fr-FR"/>
      </w:rPr>
      <w:drawing>
        <wp:anchor distT="0" distB="0" distL="114300" distR="114300" simplePos="0" relativeHeight="251674624" behindDoc="1" locked="0" layoutInCell="1" allowOverlap="1" wp14:anchorId="32F12B7F" wp14:editId="691E6314">
          <wp:simplePos x="0" y="0"/>
          <wp:positionH relativeFrom="page">
            <wp:posOffset>6840855</wp:posOffset>
          </wp:positionH>
          <wp:positionV relativeFrom="page">
            <wp:posOffset>0</wp:posOffset>
          </wp:positionV>
          <wp:extent cx="720000" cy="720000"/>
          <wp:effectExtent l="0" t="0" r="4445" b="4445"/>
          <wp:wrapNone/>
          <wp:docPr id="4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4BFB135" w14:textId="77777777" w:rsidR="00DA5274" w:rsidRPr="00ED2A8D" w:rsidRDefault="00DA5274" w:rsidP="008747E0">
    <w:pPr>
      <w:pStyle w:val="Header"/>
    </w:pPr>
  </w:p>
  <w:p w14:paraId="28FE3B76" w14:textId="77777777" w:rsidR="00DA5274" w:rsidRDefault="00DA5274" w:rsidP="008747E0">
    <w:pPr>
      <w:pStyle w:val="Header"/>
    </w:pPr>
  </w:p>
  <w:p w14:paraId="3C3BE559" w14:textId="77777777" w:rsidR="00DA5274" w:rsidRDefault="00DA5274" w:rsidP="008747E0">
    <w:pPr>
      <w:pStyle w:val="Header"/>
    </w:pPr>
  </w:p>
  <w:p w14:paraId="60DA6C1C" w14:textId="77777777" w:rsidR="00DA5274" w:rsidRDefault="00DA5274" w:rsidP="008747E0">
    <w:pPr>
      <w:pStyle w:val="Header"/>
    </w:pPr>
  </w:p>
  <w:p w14:paraId="367253C7" w14:textId="20C758CA" w:rsidR="00DA5274" w:rsidRPr="00441393" w:rsidRDefault="00DA5274" w:rsidP="00441393">
    <w:pPr>
      <w:pStyle w:val="Contents"/>
    </w:pPr>
    <w:r>
      <w:t>CONTENTS</w:t>
    </w:r>
  </w:p>
  <w:p w14:paraId="5F253F10" w14:textId="77777777" w:rsidR="00DA5274" w:rsidRDefault="00DA5274" w:rsidP="0078486B">
    <w:pPr>
      <w:pStyle w:val="Header"/>
      <w:spacing w:line="140" w:lineRule="exact"/>
    </w:pPr>
  </w:p>
  <w:p w14:paraId="49DE4CE0" w14:textId="77777777" w:rsidR="00DA5274" w:rsidRPr="00AC33A2" w:rsidRDefault="00DA5274" w:rsidP="0078486B">
    <w:pPr>
      <w:pStyle w:val="Header"/>
      <w:spacing w:line="140"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1644" w14:textId="77777777" w:rsidR="00DA5274" w:rsidRPr="00ED2A8D" w:rsidRDefault="00DA5274" w:rsidP="00C716E5">
    <w:pPr>
      <w:pStyle w:val="Header"/>
    </w:pPr>
    <w:r>
      <w:rPr>
        <w:noProof/>
        <w:lang w:val="fr-FR" w:eastAsia="fr-FR"/>
      </w:rPr>
      <w:drawing>
        <wp:anchor distT="0" distB="0" distL="114300" distR="114300" simplePos="0" relativeHeight="251697152" behindDoc="1" locked="0" layoutInCell="1" allowOverlap="1" wp14:anchorId="552A30EC" wp14:editId="4EA3A51A">
          <wp:simplePos x="0" y="0"/>
          <wp:positionH relativeFrom="page">
            <wp:posOffset>6840855</wp:posOffset>
          </wp:positionH>
          <wp:positionV relativeFrom="page">
            <wp:posOffset>0</wp:posOffset>
          </wp:positionV>
          <wp:extent cx="720000" cy="720000"/>
          <wp:effectExtent l="0" t="0" r="4445" b="4445"/>
          <wp:wrapNone/>
          <wp:docPr id="4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895F1EA" w14:textId="77777777" w:rsidR="00DA5274" w:rsidRPr="00ED2A8D" w:rsidRDefault="00DA5274" w:rsidP="00C716E5">
    <w:pPr>
      <w:pStyle w:val="Header"/>
    </w:pPr>
  </w:p>
  <w:p w14:paraId="0B6E753A" w14:textId="77777777" w:rsidR="00DA5274" w:rsidRDefault="00DA5274" w:rsidP="00C716E5">
    <w:pPr>
      <w:pStyle w:val="Header"/>
    </w:pPr>
  </w:p>
  <w:p w14:paraId="2793F608" w14:textId="77777777" w:rsidR="00DA5274" w:rsidRDefault="00DA5274" w:rsidP="00C716E5">
    <w:pPr>
      <w:pStyle w:val="Header"/>
    </w:pPr>
  </w:p>
  <w:p w14:paraId="72526114" w14:textId="77777777" w:rsidR="00DA5274" w:rsidRDefault="00DA5274" w:rsidP="00C716E5">
    <w:pPr>
      <w:pStyle w:val="Header"/>
    </w:pPr>
  </w:p>
  <w:p w14:paraId="5D6323BD" w14:textId="55807F88" w:rsidR="00DA5274" w:rsidRPr="00441393" w:rsidRDefault="00DA5274" w:rsidP="00C716E5">
    <w:pPr>
      <w:pStyle w:val="Contents"/>
    </w:pPr>
    <w:r>
      <w:t>CONTENTS</w:t>
    </w:r>
  </w:p>
  <w:p w14:paraId="3F5F0405" w14:textId="77777777" w:rsidR="00DA5274" w:rsidRPr="00ED2A8D" w:rsidRDefault="00DA5274" w:rsidP="00C716E5">
    <w:pPr>
      <w:pStyle w:val="Header"/>
    </w:pPr>
  </w:p>
  <w:p w14:paraId="3B29FF0C" w14:textId="77777777" w:rsidR="00DA5274" w:rsidRPr="00AC33A2" w:rsidRDefault="00DA5274" w:rsidP="00C716E5">
    <w:pPr>
      <w:pStyle w:val="Header"/>
      <w:spacing w:line="140" w:lineRule="exact"/>
    </w:pPr>
  </w:p>
  <w:p w14:paraId="2FA22AF6" w14:textId="3B3E2EC3" w:rsidR="00DA5274" w:rsidRDefault="00DA5274">
    <w:pPr>
      <w:pStyle w:val="Header"/>
    </w:pPr>
    <w:r>
      <w:rPr>
        <w:noProof/>
        <w:lang w:val="fr-FR" w:eastAsia="fr-FR"/>
      </w:rPr>
      <w:drawing>
        <wp:anchor distT="0" distB="0" distL="114300" distR="114300" simplePos="0" relativeHeight="251695104" behindDoc="1" locked="0" layoutInCell="1" allowOverlap="1" wp14:anchorId="7B56F502" wp14:editId="52023F2B">
          <wp:simplePos x="0" y="0"/>
          <wp:positionH relativeFrom="page">
            <wp:posOffset>6827653</wp:posOffset>
          </wp:positionH>
          <wp:positionV relativeFrom="page">
            <wp:posOffset>0</wp:posOffset>
          </wp:positionV>
          <wp:extent cx="720000" cy="720000"/>
          <wp:effectExtent l="0" t="0" r="4445" b="4445"/>
          <wp:wrapNone/>
          <wp:docPr id="4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D6DB5" w14:textId="2B2AD0CA" w:rsidR="00DA5274" w:rsidRPr="00667792" w:rsidRDefault="00DA5274" w:rsidP="00667792">
    <w:pPr>
      <w:pStyle w:val="Header"/>
    </w:pPr>
    <w:r>
      <w:rPr>
        <w:noProof/>
        <w:lang w:val="fr-FR" w:eastAsia="fr-FR"/>
      </w:rPr>
      <w:drawing>
        <wp:anchor distT="0" distB="0" distL="114300" distR="114300" simplePos="0" relativeHeight="251678720" behindDoc="1" locked="0" layoutInCell="1" allowOverlap="1" wp14:anchorId="1F483467" wp14:editId="24DAFC68">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56F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A5E8A"/>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F4E905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174E682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FD403D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C26EA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C4CBD2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03AE68A3"/>
    <w:multiLevelType w:val="multilevel"/>
    <w:tmpl w:val="08F275CC"/>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lvlText w:val="C %1.%2."/>
      <w:lvlJc w:val="left"/>
      <w:pPr>
        <w:tabs>
          <w:tab w:val="num" w:pos="0"/>
        </w:tabs>
        <w:ind w:left="851" w:hanging="851"/>
      </w:pPr>
      <w:rPr>
        <w:rFonts w:asciiTheme="minorHAnsi" w:hAnsiTheme="minorHAnsi" w:hint="default"/>
        <w:b/>
        <w:i w:val="0"/>
        <w:caps/>
        <w:color w:val="407EC9"/>
        <w:sz w:val="24"/>
      </w:rPr>
    </w:lvl>
    <w:lvl w:ilvl="2">
      <w:start w:val="1"/>
      <w:numFmt w:val="decimal"/>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1"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2"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FF1FB8"/>
    <w:multiLevelType w:val="multilevel"/>
    <w:tmpl w:val="19D2DB78"/>
    <w:lvl w:ilvl="0">
      <w:start w:val="1"/>
      <w:numFmt w:val="decimal"/>
      <w:pStyle w:val="AnnexHeading1"/>
      <w:lvlText w:val="%1"/>
      <w:lvlJc w:val="left"/>
      <w:pPr>
        <w:tabs>
          <w:tab w:val="num" w:pos="567"/>
        </w:tabs>
        <w:ind w:left="0" w:firstLine="0"/>
      </w:pPr>
      <w:rPr>
        <w:rFonts w:ascii="Arial Bold" w:hAnsi="Arial Bold" w:hint="default"/>
        <w:b/>
        <w:bCs/>
        <w:i w:val="0"/>
        <w:iCs w:val="0"/>
        <w:caps/>
        <w:strike w:val="0"/>
        <w:dstrike w:val="0"/>
        <w:vanish w:val="0"/>
        <w:sz w:val="24"/>
        <w:szCs w:val="24"/>
        <w:vertAlign w:val="baseline"/>
      </w:rPr>
    </w:lvl>
    <w:lvl w:ilvl="1">
      <w:start w:val="1"/>
      <w:numFmt w:val="decimal"/>
      <w:pStyle w:val="AnnexHeading2"/>
      <w:lvlText w:val="%1.%2"/>
      <w:lvlJc w:val="left"/>
      <w:pPr>
        <w:tabs>
          <w:tab w:val="num" w:pos="851"/>
        </w:tabs>
        <w:ind w:left="0" w:firstLine="0"/>
      </w:pPr>
      <w:rPr>
        <w:rFonts w:ascii="Arial Bold" w:hAnsi="Arial Bold" w:hint="default"/>
        <w:b/>
        <w:bCs/>
        <w:i w:val="0"/>
        <w:iCs w:val="0"/>
        <w:caps w:val="0"/>
        <w:strike w:val="0"/>
        <w:dstrike w:val="0"/>
        <w:vanish w:val="0"/>
        <w:sz w:val="22"/>
        <w:szCs w:val="22"/>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15:restartNumberingAfterBreak="0">
    <w:nsid w:val="67805B65"/>
    <w:multiLevelType w:val="multilevel"/>
    <w:tmpl w:val="DC80DB48"/>
    <w:lvl w:ilvl="0">
      <w:start w:val="1"/>
      <w:numFmt w:val="decimal"/>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lvlText w:val="D %1.%2."/>
      <w:lvlJc w:val="left"/>
      <w:pPr>
        <w:tabs>
          <w:tab w:val="num" w:pos="0"/>
        </w:tabs>
        <w:ind w:left="851" w:hanging="851"/>
      </w:pPr>
      <w:rPr>
        <w:rFonts w:asciiTheme="minorHAnsi" w:hAnsiTheme="minorHAnsi" w:hint="default"/>
        <w:b/>
        <w:i w:val="0"/>
        <w:caps/>
        <w:color w:val="407EC9"/>
        <w:sz w:val="24"/>
      </w:rPr>
    </w:lvl>
    <w:lvl w:ilvl="2">
      <w:start w:val="1"/>
      <w:numFmt w:val="decimal"/>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0" w15:restartNumberingAfterBreak="0">
    <w:nsid w:val="70454DBD"/>
    <w:multiLevelType w:val="multilevel"/>
    <w:tmpl w:val="FFC6E80A"/>
    <w:lvl w:ilvl="0">
      <w:start w:val="1"/>
      <w:numFmt w:val="decimal"/>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C905CD"/>
    <w:multiLevelType w:val="multilevel"/>
    <w:tmpl w:val="5EBCB594"/>
    <w:lvl w:ilvl="0">
      <w:start w:val="1"/>
      <w:numFmt w:val="decimal"/>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2036214">
    <w:abstractNumId w:val="24"/>
  </w:num>
  <w:num w:numId="2" w16cid:durableId="1062369126">
    <w:abstractNumId w:val="34"/>
  </w:num>
  <w:num w:numId="3" w16cid:durableId="1579946505">
    <w:abstractNumId w:val="10"/>
  </w:num>
  <w:num w:numId="4" w16cid:durableId="867259244">
    <w:abstractNumId w:val="22"/>
  </w:num>
  <w:num w:numId="5" w16cid:durableId="643583283">
    <w:abstractNumId w:val="17"/>
  </w:num>
  <w:num w:numId="6" w16cid:durableId="1697076716">
    <w:abstractNumId w:val="11"/>
  </w:num>
  <w:num w:numId="7" w16cid:durableId="418982963">
    <w:abstractNumId w:val="16"/>
  </w:num>
  <w:num w:numId="8" w16cid:durableId="1177188617">
    <w:abstractNumId w:val="9"/>
  </w:num>
  <w:num w:numId="9" w16cid:durableId="1373648543">
    <w:abstractNumId w:val="15"/>
  </w:num>
  <w:num w:numId="10" w16cid:durableId="1687098569">
    <w:abstractNumId w:val="18"/>
  </w:num>
  <w:num w:numId="11" w16cid:durableId="1163472051">
    <w:abstractNumId w:val="23"/>
  </w:num>
  <w:num w:numId="12" w16cid:durableId="951479177">
    <w:abstractNumId w:val="7"/>
  </w:num>
  <w:num w:numId="13" w16cid:durableId="1572933151">
    <w:abstractNumId w:val="32"/>
  </w:num>
  <w:num w:numId="14" w16cid:durableId="653527959">
    <w:abstractNumId w:val="14"/>
  </w:num>
  <w:num w:numId="15" w16cid:durableId="271327605">
    <w:abstractNumId w:val="12"/>
  </w:num>
  <w:num w:numId="16" w16cid:durableId="1169055977">
    <w:abstractNumId w:val="33"/>
  </w:num>
  <w:num w:numId="17" w16cid:durableId="643312466">
    <w:abstractNumId w:val="8"/>
  </w:num>
  <w:num w:numId="18" w16cid:durableId="1422409598">
    <w:abstractNumId w:val="31"/>
  </w:num>
  <w:num w:numId="19" w16cid:durableId="944921631">
    <w:abstractNumId w:val="30"/>
  </w:num>
  <w:num w:numId="20" w16cid:durableId="1056049950">
    <w:abstractNumId w:val="27"/>
  </w:num>
  <w:num w:numId="21" w16cid:durableId="1902476579">
    <w:abstractNumId w:val="26"/>
  </w:num>
  <w:num w:numId="22" w16cid:durableId="1400329540">
    <w:abstractNumId w:val="13"/>
  </w:num>
  <w:num w:numId="23" w16cid:durableId="15389315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25071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53304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914672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503021">
    <w:abstractNumId w:val="28"/>
  </w:num>
  <w:num w:numId="28" w16cid:durableId="673337190">
    <w:abstractNumId w:val="25"/>
  </w:num>
  <w:num w:numId="29" w16cid:durableId="247084227">
    <w:abstractNumId w:val="21"/>
  </w:num>
  <w:num w:numId="30" w16cid:durableId="1565682235">
    <w:abstractNumId w:val="29"/>
  </w:num>
  <w:num w:numId="31" w16cid:durableId="77791429">
    <w:abstractNumId w:val="20"/>
  </w:num>
  <w:num w:numId="32" w16cid:durableId="656230134">
    <w:abstractNumId w:val="19"/>
  </w:num>
  <w:num w:numId="33" w16cid:durableId="874774934">
    <w:abstractNumId w:val="2"/>
  </w:num>
  <w:num w:numId="34" w16cid:durableId="624197593">
    <w:abstractNumId w:val="6"/>
  </w:num>
  <w:num w:numId="35" w16cid:durableId="1437867707">
    <w:abstractNumId w:val="5"/>
  </w:num>
  <w:num w:numId="36" w16cid:durableId="2040888410">
    <w:abstractNumId w:val="4"/>
  </w:num>
  <w:num w:numId="37" w16cid:durableId="1562447246">
    <w:abstractNumId w:val="3"/>
  </w:num>
  <w:num w:numId="38" w16cid:durableId="1793598764">
    <w:abstractNumId w:val="1"/>
  </w:num>
  <w:num w:numId="39" w16cid:durableId="781850651">
    <w:abstractNumId w:val="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llian Carson-Jackson">
    <w15:presenceInfo w15:providerId="None" w15:userId="Jillian Carson-Jack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3MTA1MbYwtjA1NTRR0lEKTi0uzszPAykwrAUABBzKcSwAAAA="/>
  </w:docVars>
  <w:rsids>
    <w:rsidRoot w:val="005A080B"/>
    <w:rsid w:val="0001616D"/>
    <w:rsid w:val="00016839"/>
    <w:rsid w:val="000174F9"/>
    <w:rsid w:val="000249C2"/>
    <w:rsid w:val="000258F6"/>
    <w:rsid w:val="000379A7"/>
    <w:rsid w:val="00040EB8"/>
    <w:rsid w:val="00050BEB"/>
    <w:rsid w:val="00057B6D"/>
    <w:rsid w:val="00061A7B"/>
    <w:rsid w:val="00080F98"/>
    <w:rsid w:val="0008420C"/>
    <w:rsid w:val="0008654C"/>
    <w:rsid w:val="000904ED"/>
    <w:rsid w:val="000913A9"/>
    <w:rsid w:val="00091545"/>
    <w:rsid w:val="000A27A8"/>
    <w:rsid w:val="000B2356"/>
    <w:rsid w:val="000C2F95"/>
    <w:rsid w:val="000C711B"/>
    <w:rsid w:val="000D2431"/>
    <w:rsid w:val="000E3954"/>
    <w:rsid w:val="000E3E52"/>
    <w:rsid w:val="000F0F9F"/>
    <w:rsid w:val="000F3F43"/>
    <w:rsid w:val="000F58ED"/>
    <w:rsid w:val="001123CA"/>
    <w:rsid w:val="00113D5B"/>
    <w:rsid w:val="00113F8F"/>
    <w:rsid w:val="001349DB"/>
    <w:rsid w:val="00135AEB"/>
    <w:rsid w:val="00136E58"/>
    <w:rsid w:val="001371C7"/>
    <w:rsid w:val="001547F9"/>
    <w:rsid w:val="001607D8"/>
    <w:rsid w:val="00161325"/>
    <w:rsid w:val="0017146C"/>
    <w:rsid w:val="00184427"/>
    <w:rsid w:val="001875B1"/>
    <w:rsid w:val="001A42A0"/>
    <w:rsid w:val="001A47CD"/>
    <w:rsid w:val="001B06C9"/>
    <w:rsid w:val="001B2A35"/>
    <w:rsid w:val="001B339A"/>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25BE6"/>
    <w:rsid w:val="00231875"/>
    <w:rsid w:val="00237785"/>
    <w:rsid w:val="00251FB9"/>
    <w:rsid w:val="002520AD"/>
    <w:rsid w:val="0025660A"/>
    <w:rsid w:val="00257DF8"/>
    <w:rsid w:val="00257E4A"/>
    <w:rsid w:val="0026038D"/>
    <w:rsid w:val="0027175D"/>
    <w:rsid w:val="0029793F"/>
    <w:rsid w:val="002A617C"/>
    <w:rsid w:val="002A6791"/>
    <w:rsid w:val="002A71CF"/>
    <w:rsid w:val="002B2E58"/>
    <w:rsid w:val="002B3E9D"/>
    <w:rsid w:val="002C77F4"/>
    <w:rsid w:val="002D0869"/>
    <w:rsid w:val="002D78FE"/>
    <w:rsid w:val="002E2538"/>
    <w:rsid w:val="002E32F7"/>
    <w:rsid w:val="002E4993"/>
    <w:rsid w:val="002E5BAC"/>
    <w:rsid w:val="002E7635"/>
    <w:rsid w:val="002F265A"/>
    <w:rsid w:val="0030413F"/>
    <w:rsid w:val="00305EFE"/>
    <w:rsid w:val="003113CF"/>
    <w:rsid w:val="00313B4B"/>
    <w:rsid w:val="00313D85"/>
    <w:rsid w:val="00315CE3"/>
    <w:rsid w:val="0031629B"/>
    <w:rsid w:val="00320E22"/>
    <w:rsid w:val="003231D3"/>
    <w:rsid w:val="003251FE"/>
    <w:rsid w:val="003274DB"/>
    <w:rsid w:val="00327FBF"/>
    <w:rsid w:val="00332A7B"/>
    <w:rsid w:val="003343E0"/>
    <w:rsid w:val="00345E37"/>
    <w:rsid w:val="00347F3E"/>
    <w:rsid w:val="003621C3"/>
    <w:rsid w:val="0036382D"/>
    <w:rsid w:val="00380350"/>
    <w:rsid w:val="003808A9"/>
    <w:rsid w:val="00380B4E"/>
    <w:rsid w:val="003816E4"/>
    <w:rsid w:val="0039131E"/>
    <w:rsid w:val="003A04A6"/>
    <w:rsid w:val="003A7759"/>
    <w:rsid w:val="003A7F6E"/>
    <w:rsid w:val="003B03EA"/>
    <w:rsid w:val="003C7C34"/>
    <w:rsid w:val="003D0F37"/>
    <w:rsid w:val="003D5150"/>
    <w:rsid w:val="003E7787"/>
    <w:rsid w:val="003F1C3A"/>
    <w:rsid w:val="003F6591"/>
    <w:rsid w:val="004011FD"/>
    <w:rsid w:val="00432C05"/>
    <w:rsid w:val="00441393"/>
    <w:rsid w:val="00447CF0"/>
    <w:rsid w:val="00451D49"/>
    <w:rsid w:val="00456F10"/>
    <w:rsid w:val="00460573"/>
    <w:rsid w:val="00470009"/>
    <w:rsid w:val="00474746"/>
    <w:rsid w:val="00477D62"/>
    <w:rsid w:val="00492A8D"/>
    <w:rsid w:val="004944C8"/>
    <w:rsid w:val="004A0EBF"/>
    <w:rsid w:val="004A4EC4"/>
    <w:rsid w:val="004E0BBB"/>
    <w:rsid w:val="004E1D57"/>
    <w:rsid w:val="004E2F16"/>
    <w:rsid w:val="004F6196"/>
    <w:rsid w:val="00503044"/>
    <w:rsid w:val="00523666"/>
    <w:rsid w:val="00525922"/>
    <w:rsid w:val="00526234"/>
    <w:rsid w:val="0053692E"/>
    <w:rsid w:val="005378A6"/>
    <w:rsid w:val="00547837"/>
    <w:rsid w:val="00557434"/>
    <w:rsid w:val="005805D2"/>
    <w:rsid w:val="00595415"/>
    <w:rsid w:val="00597652"/>
    <w:rsid w:val="005A0703"/>
    <w:rsid w:val="005A080B"/>
    <w:rsid w:val="005B12A5"/>
    <w:rsid w:val="005C161A"/>
    <w:rsid w:val="005C1BCB"/>
    <w:rsid w:val="005C2312"/>
    <w:rsid w:val="005C4735"/>
    <w:rsid w:val="005C5C63"/>
    <w:rsid w:val="005D03E9"/>
    <w:rsid w:val="005D304B"/>
    <w:rsid w:val="005D3051"/>
    <w:rsid w:val="005D6E5D"/>
    <w:rsid w:val="005E3989"/>
    <w:rsid w:val="005E4659"/>
    <w:rsid w:val="005E657A"/>
    <w:rsid w:val="005F1386"/>
    <w:rsid w:val="005F17C2"/>
    <w:rsid w:val="006127AC"/>
    <w:rsid w:val="0063351C"/>
    <w:rsid w:val="00634A78"/>
    <w:rsid w:val="00642025"/>
    <w:rsid w:val="00646E87"/>
    <w:rsid w:val="00647BDB"/>
    <w:rsid w:val="0065107F"/>
    <w:rsid w:val="00661946"/>
    <w:rsid w:val="00666061"/>
    <w:rsid w:val="00667424"/>
    <w:rsid w:val="00667792"/>
    <w:rsid w:val="00671677"/>
    <w:rsid w:val="006750F2"/>
    <w:rsid w:val="006752D6"/>
    <w:rsid w:val="00675BEA"/>
    <w:rsid w:val="00675E02"/>
    <w:rsid w:val="0068553C"/>
    <w:rsid w:val="00685F34"/>
    <w:rsid w:val="00695656"/>
    <w:rsid w:val="006975A8"/>
    <w:rsid w:val="006A1012"/>
    <w:rsid w:val="006A1E05"/>
    <w:rsid w:val="006C1376"/>
    <w:rsid w:val="006C48F9"/>
    <w:rsid w:val="006C575E"/>
    <w:rsid w:val="006E0E7D"/>
    <w:rsid w:val="006F1C14"/>
    <w:rsid w:val="006F2CED"/>
    <w:rsid w:val="00703A6A"/>
    <w:rsid w:val="00715438"/>
    <w:rsid w:val="00722236"/>
    <w:rsid w:val="00722EB5"/>
    <w:rsid w:val="0072737A"/>
    <w:rsid w:val="00727411"/>
    <w:rsid w:val="007302CA"/>
    <w:rsid w:val="00731DEE"/>
    <w:rsid w:val="00734BC6"/>
    <w:rsid w:val="007541D3"/>
    <w:rsid w:val="007577D7"/>
    <w:rsid w:val="007715E8"/>
    <w:rsid w:val="00776004"/>
    <w:rsid w:val="007824FE"/>
    <w:rsid w:val="0078486B"/>
    <w:rsid w:val="00785A39"/>
    <w:rsid w:val="00787D8A"/>
    <w:rsid w:val="00790277"/>
    <w:rsid w:val="00791EBC"/>
    <w:rsid w:val="00793577"/>
    <w:rsid w:val="007A446A"/>
    <w:rsid w:val="007A53A6"/>
    <w:rsid w:val="007A6159"/>
    <w:rsid w:val="007B27E9"/>
    <w:rsid w:val="007B2C5B"/>
    <w:rsid w:val="007B2D11"/>
    <w:rsid w:val="007B6A93"/>
    <w:rsid w:val="007B7BEC"/>
    <w:rsid w:val="007D2107"/>
    <w:rsid w:val="007D5895"/>
    <w:rsid w:val="007D77AB"/>
    <w:rsid w:val="007E28D0"/>
    <w:rsid w:val="007E30DF"/>
    <w:rsid w:val="007E62AE"/>
    <w:rsid w:val="007F3ED5"/>
    <w:rsid w:val="007F7544"/>
    <w:rsid w:val="00800995"/>
    <w:rsid w:val="008172F8"/>
    <w:rsid w:val="00830259"/>
    <w:rsid w:val="008326B2"/>
    <w:rsid w:val="00846831"/>
    <w:rsid w:val="0084717D"/>
    <w:rsid w:val="008524D5"/>
    <w:rsid w:val="00865532"/>
    <w:rsid w:val="00867686"/>
    <w:rsid w:val="008737D3"/>
    <w:rsid w:val="008747E0"/>
    <w:rsid w:val="00876841"/>
    <w:rsid w:val="00882B3C"/>
    <w:rsid w:val="0088783D"/>
    <w:rsid w:val="008972C3"/>
    <w:rsid w:val="008C33B5"/>
    <w:rsid w:val="008C6969"/>
    <w:rsid w:val="008C72F4"/>
    <w:rsid w:val="008E1F69"/>
    <w:rsid w:val="008E76B1"/>
    <w:rsid w:val="008F2DB0"/>
    <w:rsid w:val="008F38BB"/>
    <w:rsid w:val="008F57D8"/>
    <w:rsid w:val="00902834"/>
    <w:rsid w:val="00911719"/>
    <w:rsid w:val="00914E26"/>
    <w:rsid w:val="0091590F"/>
    <w:rsid w:val="00920B4C"/>
    <w:rsid w:val="00923B4D"/>
    <w:rsid w:val="0092540C"/>
    <w:rsid w:val="00925E0F"/>
    <w:rsid w:val="00931A57"/>
    <w:rsid w:val="0093492E"/>
    <w:rsid w:val="009414E6"/>
    <w:rsid w:val="009502D8"/>
    <w:rsid w:val="0095450F"/>
    <w:rsid w:val="00956901"/>
    <w:rsid w:val="00962EC1"/>
    <w:rsid w:val="00971591"/>
    <w:rsid w:val="00974564"/>
    <w:rsid w:val="00974E99"/>
    <w:rsid w:val="009764FA"/>
    <w:rsid w:val="00980192"/>
    <w:rsid w:val="00981139"/>
    <w:rsid w:val="00982A22"/>
    <w:rsid w:val="00982FCD"/>
    <w:rsid w:val="00994D97"/>
    <w:rsid w:val="009A07B7"/>
    <w:rsid w:val="009B1545"/>
    <w:rsid w:val="009B5023"/>
    <w:rsid w:val="009B785E"/>
    <w:rsid w:val="009C26F8"/>
    <w:rsid w:val="009C609E"/>
    <w:rsid w:val="009D26AB"/>
    <w:rsid w:val="009E16EC"/>
    <w:rsid w:val="009E433C"/>
    <w:rsid w:val="009E4A4D"/>
    <w:rsid w:val="009E6578"/>
    <w:rsid w:val="009F081F"/>
    <w:rsid w:val="00A06A3D"/>
    <w:rsid w:val="00A13E56"/>
    <w:rsid w:val="00A227BF"/>
    <w:rsid w:val="00A24838"/>
    <w:rsid w:val="00A2681F"/>
    <w:rsid w:val="00A2743E"/>
    <w:rsid w:val="00A30C33"/>
    <w:rsid w:val="00A4308C"/>
    <w:rsid w:val="00A44836"/>
    <w:rsid w:val="00A524B5"/>
    <w:rsid w:val="00A549B3"/>
    <w:rsid w:val="00A56184"/>
    <w:rsid w:val="00A67954"/>
    <w:rsid w:val="00A72ED7"/>
    <w:rsid w:val="00A74426"/>
    <w:rsid w:val="00A8083F"/>
    <w:rsid w:val="00A90D86"/>
    <w:rsid w:val="00A91DBA"/>
    <w:rsid w:val="00A97900"/>
    <w:rsid w:val="00AA1D7A"/>
    <w:rsid w:val="00AA3E01"/>
    <w:rsid w:val="00AA6BC1"/>
    <w:rsid w:val="00AB0BFA"/>
    <w:rsid w:val="00AB76B7"/>
    <w:rsid w:val="00AC33A2"/>
    <w:rsid w:val="00AE65F1"/>
    <w:rsid w:val="00AE6BB4"/>
    <w:rsid w:val="00AE74AD"/>
    <w:rsid w:val="00AF159C"/>
    <w:rsid w:val="00B01873"/>
    <w:rsid w:val="00B07717"/>
    <w:rsid w:val="00B17253"/>
    <w:rsid w:val="00B2315A"/>
    <w:rsid w:val="00B2583D"/>
    <w:rsid w:val="00B31A41"/>
    <w:rsid w:val="00B40199"/>
    <w:rsid w:val="00B502FF"/>
    <w:rsid w:val="00B50917"/>
    <w:rsid w:val="00B643DF"/>
    <w:rsid w:val="00B65300"/>
    <w:rsid w:val="00B67422"/>
    <w:rsid w:val="00B70BD4"/>
    <w:rsid w:val="00B73463"/>
    <w:rsid w:val="00B90123"/>
    <w:rsid w:val="00B9016D"/>
    <w:rsid w:val="00B9046C"/>
    <w:rsid w:val="00BA0F98"/>
    <w:rsid w:val="00BA12A9"/>
    <w:rsid w:val="00BA1517"/>
    <w:rsid w:val="00BA53ED"/>
    <w:rsid w:val="00BA67FD"/>
    <w:rsid w:val="00BA7C48"/>
    <w:rsid w:val="00BC251F"/>
    <w:rsid w:val="00BC27F6"/>
    <w:rsid w:val="00BC39F4"/>
    <w:rsid w:val="00BC710A"/>
    <w:rsid w:val="00BD1587"/>
    <w:rsid w:val="00BD6A20"/>
    <w:rsid w:val="00BD7EE1"/>
    <w:rsid w:val="00BE5568"/>
    <w:rsid w:val="00BF1358"/>
    <w:rsid w:val="00C0106D"/>
    <w:rsid w:val="00C04FED"/>
    <w:rsid w:val="00C133BE"/>
    <w:rsid w:val="00C222B4"/>
    <w:rsid w:val="00C262E4"/>
    <w:rsid w:val="00C33E20"/>
    <w:rsid w:val="00C35CF6"/>
    <w:rsid w:val="00C3725B"/>
    <w:rsid w:val="00C533EC"/>
    <w:rsid w:val="00C5470E"/>
    <w:rsid w:val="00C55EFB"/>
    <w:rsid w:val="00C56585"/>
    <w:rsid w:val="00C56B3F"/>
    <w:rsid w:val="00C716E5"/>
    <w:rsid w:val="00C773D9"/>
    <w:rsid w:val="00C80307"/>
    <w:rsid w:val="00C80ACE"/>
    <w:rsid w:val="00C81162"/>
    <w:rsid w:val="00C83666"/>
    <w:rsid w:val="00C870B5"/>
    <w:rsid w:val="00C907DF"/>
    <w:rsid w:val="00C91630"/>
    <w:rsid w:val="00C9558A"/>
    <w:rsid w:val="00C966EB"/>
    <w:rsid w:val="00CA04B1"/>
    <w:rsid w:val="00CA22C3"/>
    <w:rsid w:val="00CA2DFC"/>
    <w:rsid w:val="00CA4EC9"/>
    <w:rsid w:val="00CB03D4"/>
    <w:rsid w:val="00CB0617"/>
    <w:rsid w:val="00CC35EF"/>
    <w:rsid w:val="00CC5048"/>
    <w:rsid w:val="00CC6246"/>
    <w:rsid w:val="00CE5E46"/>
    <w:rsid w:val="00CF49CC"/>
    <w:rsid w:val="00D04F0B"/>
    <w:rsid w:val="00D1463A"/>
    <w:rsid w:val="00D32DDF"/>
    <w:rsid w:val="00D3700C"/>
    <w:rsid w:val="00D638E0"/>
    <w:rsid w:val="00D653B1"/>
    <w:rsid w:val="00D65DAC"/>
    <w:rsid w:val="00D676CF"/>
    <w:rsid w:val="00D74AE1"/>
    <w:rsid w:val="00D75D42"/>
    <w:rsid w:val="00D80B20"/>
    <w:rsid w:val="00D865A8"/>
    <w:rsid w:val="00D9012A"/>
    <w:rsid w:val="00D92C2D"/>
    <w:rsid w:val="00D9361E"/>
    <w:rsid w:val="00DA17CD"/>
    <w:rsid w:val="00DA2EFB"/>
    <w:rsid w:val="00DA5274"/>
    <w:rsid w:val="00DB25B3"/>
    <w:rsid w:val="00DC72D4"/>
    <w:rsid w:val="00DE0893"/>
    <w:rsid w:val="00DE2814"/>
    <w:rsid w:val="00DE6796"/>
    <w:rsid w:val="00E01272"/>
    <w:rsid w:val="00E03067"/>
    <w:rsid w:val="00E03846"/>
    <w:rsid w:val="00E16EB4"/>
    <w:rsid w:val="00E20A7D"/>
    <w:rsid w:val="00E21A27"/>
    <w:rsid w:val="00E27A2F"/>
    <w:rsid w:val="00E42A94"/>
    <w:rsid w:val="00E458BF"/>
    <w:rsid w:val="00E54BFB"/>
    <w:rsid w:val="00E54CD7"/>
    <w:rsid w:val="00E706E7"/>
    <w:rsid w:val="00E84229"/>
    <w:rsid w:val="00E84965"/>
    <w:rsid w:val="00E90E4E"/>
    <w:rsid w:val="00E9391E"/>
    <w:rsid w:val="00EA1052"/>
    <w:rsid w:val="00EA218F"/>
    <w:rsid w:val="00EA4F29"/>
    <w:rsid w:val="00EA5B27"/>
    <w:rsid w:val="00EA5F83"/>
    <w:rsid w:val="00EA6F9D"/>
    <w:rsid w:val="00EB3ED3"/>
    <w:rsid w:val="00EB6F3C"/>
    <w:rsid w:val="00EB7BEF"/>
    <w:rsid w:val="00EC1E2C"/>
    <w:rsid w:val="00EC2B9A"/>
    <w:rsid w:val="00EC3723"/>
    <w:rsid w:val="00EC568A"/>
    <w:rsid w:val="00EC7C87"/>
    <w:rsid w:val="00ED030E"/>
    <w:rsid w:val="00ED2A8D"/>
    <w:rsid w:val="00EE54CB"/>
    <w:rsid w:val="00EE6424"/>
    <w:rsid w:val="00EF1C54"/>
    <w:rsid w:val="00EF404B"/>
    <w:rsid w:val="00F00376"/>
    <w:rsid w:val="00F01F0C"/>
    <w:rsid w:val="00F02641"/>
    <w:rsid w:val="00F02A5A"/>
    <w:rsid w:val="00F11368"/>
    <w:rsid w:val="00F157E2"/>
    <w:rsid w:val="00F259E2"/>
    <w:rsid w:val="00F42DF5"/>
    <w:rsid w:val="00F527AC"/>
    <w:rsid w:val="00F5503F"/>
    <w:rsid w:val="00F61D83"/>
    <w:rsid w:val="00F65DD1"/>
    <w:rsid w:val="00F707B3"/>
    <w:rsid w:val="00F71135"/>
    <w:rsid w:val="00F74309"/>
    <w:rsid w:val="00F803F5"/>
    <w:rsid w:val="00F90461"/>
    <w:rsid w:val="00FA370D"/>
    <w:rsid w:val="00FC378B"/>
    <w:rsid w:val="00FC3977"/>
    <w:rsid w:val="00FC4473"/>
    <w:rsid w:val="00FC6F0E"/>
    <w:rsid w:val="00FD2566"/>
    <w:rsid w:val="00FD2F16"/>
    <w:rsid w:val="00FD6065"/>
    <w:rsid w:val="00FE244F"/>
    <w:rsid w:val="00FE26C6"/>
    <w:rsid w:val="00FE2A6F"/>
    <w:rsid w:val="00FF635A"/>
    <w:rsid w:val="00FF653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8212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C72F4"/>
    <w:pPr>
      <w:spacing w:after="0" w:line="216" w:lineRule="atLeast"/>
    </w:pPr>
    <w:rPr>
      <w:sz w:val="18"/>
      <w:lang w:val="en-GB"/>
    </w:rPr>
  </w:style>
  <w:style w:type="paragraph" w:styleId="Heading1">
    <w:name w:val="heading 1"/>
    <w:next w:val="Heading1separationline"/>
    <w:link w:val="Heading1Char"/>
    <w:qFormat/>
    <w:rsid w:val="008C72F4"/>
    <w:pPr>
      <w:keepNext/>
      <w:keepLines/>
      <w:numPr>
        <w:numId w:val="27"/>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8C72F4"/>
    <w:pPr>
      <w:numPr>
        <w:ilvl w:val="1"/>
      </w:numPr>
      <w:ind w:right="709"/>
      <w:outlineLvl w:val="1"/>
    </w:pPr>
    <w:rPr>
      <w:bCs w:val="0"/>
      <w:sz w:val="24"/>
    </w:rPr>
  </w:style>
  <w:style w:type="paragraph" w:styleId="Heading3">
    <w:name w:val="heading 3"/>
    <w:basedOn w:val="Heading2"/>
    <w:next w:val="BodyText"/>
    <w:link w:val="Heading3Char"/>
    <w:qFormat/>
    <w:rsid w:val="008C72F4"/>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8C72F4"/>
    <w:pPr>
      <w:numPr>
        <w:ilvl w:val="3"/>
      </w:numPr>
      <w:ind w:right="992"/>
      <w:outlineLvl w:val="3"/>
    </w:pPr>
    <w:rPr>
      <w:bCs w:val="0"/>
      <w:iCs/>
      <w:smallCaps w:val="0"/>
      <w:sz w:val="22"/>
    </w:rPr>
  </w:style>
  <w:style w:type="paragraph" w:styleId="Heading5">
    <w:name w:val="heading 5"/>
    <w:basedOn w:val="Heading4"/>
    <w:next w:val="Normal"/>
    <w:link w:val="Heading5Char"/>
    <w:qFormat/>
    <w:rsid w:val="008C72F4"/>
    <w:pPr>
      <w:numPr>
        <w:ilvl w:val="4"/>
      </w:numPr>
      <w:spacing w:before="200"/>
      <w:ind w:left="1701" w:hanging="1701"/>
      <w:outlineLvl w:val="4"/>
    </w:pPr>
    <w:rPr>
      <w:b w:val="0"/>
    </w:rPr>
  </w:style>
  <w:style w:type="paragraph" w:styleId="Heading6">
    <w:name w:val="heading 6"/>
    <w:basedOn w:val="Normal"/>
    <w:next w:val="Normal"/>
    <w:link w:val="Heading6Char"/>
    <w:rsid w:val="008C72F4"/>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8C72F4"/>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8C72F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8C72F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C72F4"/>
    <w:pPr>
      <w:spacing w:after="0" w:line="240" w:lineRule="exact"/>
    </w:pPr>
    <w:rPr>
      <w:sz w:val="20"/>
      <w:lang w:val="en-GB"/>
    </w:rPr>
  </w:style>
  <w:style w:type="character" w:customStyle="1" w:styleId="HeaderChar">
    <w:name w:val="Header Char"/>
    <w:basedOn w:val="DefaultParagraphFont"/>
    <w:link w:val="Header"/>
    <w:rsid w:val="008C72F4"/>
    <w:rPr>
      <w:sz w:val="20"/>
      <w:lang w:val="en-GB"/>
    </w:rPr>
  </w:style>
  <w:style w:type="paragraph" w:styleId="Footer">
    <w:name w:val="footer"/>
    <w:link w:val="FooterChar"/>
    <w:rsid w:val="008C72F4"/>
    <w:pPr>
      <w:spacing w:after="0" w:line="240" w:lineRule="exact"/>
    </w:pPr>
    <w:rPr>
      <w:sz w:val="20"/>
      <w:lang w:val="en-GB"/>
    </w:rPr>
  </w:style>
  <w:style w:type="character" w:customStyle="1" w:styleId="FooterChar">
    <w:name w:val="Footer Char"/>
    <w:basedOn w:val="DefaultParagraphFont"/>
    <w:link w:val="Footer"/>
    <w:rsid w:val="008C72F4"/>
    <w:rPr>
      <w:sz w:val="20"/>
      <w:lang w:val="en-GB"/>
    </w:rPr>
  </w:style>
  <w:style w:type="paragraph" w:styleId="BalloonText">
    <w:name w:val="Balloon Text"/>
    <w:basedOn w:val="Normal"/>
    <w:link w:val="BalloonTextChar"/>
    <w:rsid w:val="008C72F4"/>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8C72F4"/>
    <w:rPr>
      <w:rFonts w:ascii="Tahoma" w:hAnsi="Tahoma" w:cs="Tahoma"/>
      <w:sz w:val="16"/>
      <w:szCs w:val="16"/>
      <w:lang w:val="en-GB"/>
    </w:rPr>
  </w:style>
  <w:style w:type="table" w:styleId="TableGrid">
    <w:name w:val="Table Grid"/>
    <w:basedOn w:val="TableNormal"/>
    <w:uiPriority w:val="59"/>
    <w:rsid w:val="008C7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8C72F4"/>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8C72F4"/>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8C72F4"/>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8C72F4"/>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8C72F4"/>
    <w:pPr>
      <w:ind w:left="360" w:hanging="360"/>
      <w:contextualSpacing/>
    </w:pPr>
    <w:rPr>
      <w:sz w:val="22"/>
    </w:rPr>
  </w:style>
  <w:style w:type="character" w:customStyle="1" w:styleId="Heading4Char">
    <w:name w:val="Heading 4 Char"/>
    <w:basedOn w:val="DefaultParagraphFont"/>
    <w:link w:val="Heading4"/>
    <w:rsid w:val="008C72F4"/>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8C72F4"/>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8C72F4"/>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8C72F4"/>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8C72F4"/>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C72F4"/>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8C72F4"/>
    <w:pPr>
      <w:numPr>
        <w:numId w:val="1"/>
      </w:numPr>
      <w:spacing w:after="120"/>
      <w:ind w:left="992" w:hanging="425"/>
    </w:pPr>
    <w:rPr>
      <w:color w:val="000000" w:themeColor="text1"/>
      <w:sz w:val="22"/>
    </w:rPr>
  </w:style>
  <w:style w:type="paragraph" w:customStyle="1" w:styleId="Bullet2">
    <w:name w:val="Bullet 2"/>
    <w:basedOn w:val="Normal"/>
    <w:link w:val="Bullet2Char"/>
    <w:qFormat/>
    <w:rsid w:val="008C72F4"/>
    <w:pPr>
      <w:numPr>
        <w:numId w:val="2"/>
      </w:numPr>
      <w:spacing w:after="120"/>
      <w:ind w:left="1417" w:hanging="425"/>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8C72F4"/>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8C72F4"/>
    <w:pPr>
      <w:spacing w:line="180" w:lineRule="exact"/>
      <w:jc w:val="right"/>
    </w:pPr>
    <w:rPr>
      <w:color w:val="00558C" w:themeColor="accent1"/>
    </w:rPr>
  </w:style>
  <w:style w:type="paragraph" w:customStyle="1" w:styleId="Editionnumber">
    <w:name w:val="Edition number"/>
    <w:basedOn w:val="Normal"/>
    <w:rsid w:val="008C72F4"/>
    <w:rPr>
      <w:b/>
      <w:color w:val="00558C" w:themeColor="accent1"/>
      <w:sz w:val="50"/>
      <w:szCs w:val="50"/>
    </w:rPr>
  </w:style>
  <w:style w:type="paragraph" w:customStyle="1" w:styleId="Editionnumber-footer">
    <w:name w:val="Edition number - footer"/>
    <w:basedOn w:val="Footer"/>
    <w:next w:val="NoSpacing"/>
    <w:rsid w:val="008C72F4"/>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8C72F4"/>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8C72F4"/>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8C72F4"/>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8C72F4"/>
    <w:rPr>
      <w:color w:val="00558C" w:themeColor="accent1"/>
      <w:u w:val="single"/>
    </w:rPr>
  </w:style>
  <w:style w:type="paragraph" w:styleId="ListNumber3">
    <w:name w:val="List Number 3"/>
    <w:basedOn w:val="Normal"/>
    <w:uiPriority w:val="99"/>
    <w:unhideWhenUsed/>
    <w:rsid w:val="008C72F4"/>
    <w:pPr>
      <w:contextualSpacing/>
    </w:pPr>
  </w:style>
  <w:style w:type="paragraph" w:styleId="TableofFigures">
    <w:name w:val="table of figures"/>
    <w:basedOn w:val="Normal"/>
    <w:next w:val="Normal"/>
    <w:uiPriority w:val="99"/>
    <w:rsid w:val="008C72F4"/>
    <w:pPr>
      <w:tabs>
        <w:tab w:val="right" w:leader="dot" w:pos="9781"/>
      </w:tabs>
      <w:spacing w:after="60"/>
      <w:ind w:left="1276" w:right="425" w:hanging="1276"/>
    </w:pPr>
    <w:rPr>
      <w:i/>
      <w:color w:val="00558C"/>
      <w:sz w:val="22"/>
    </w:rPr>
  </w:style>
  <w:style w:type="paragraph" w:customStyle="1" w:styleId="Tabletext">
    <w:name w:val="Table text"/>
    <w:basedOn w:val="Normal"/>
    <w:qFormat/>
    <w:rsid w:val="008C72F4"/>
    <w:pPr>
      <w:spacing w:before="60" w:after="60"/>
      <w:ind w:left="113" w:right="113"/>
    </w:pPr>
    <w:rPr>
      <w:color w:val="000000" w:themeColor="text1"/>
      <w:sz w:val="20"/>
    </w:rPr>
  </w:style>
  <w:style w:type="table" w:styleId="MediumShading1">
    <w:name w:val="Medium Shading 1"/>
    <w:basedOn w:val="TableNormal"/>
    <w:uiPriority w:val="63"/>
    <w:rsid w:val="008C72F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72F4"/>
    <w:rPr>
      <w:b/>
      <w:bCs/>
      <w:i/>
      <w:color w:val="575756"/>
      <w:sz w:val="22"/>
      <w:u w:val="single"/>
    </w:rPr>
  </w:style>
  <w:style w:type="paragraph" w:styleId="TOC3">
    <w:name w:val="toc 3"/>
    <w:basedOn w:val="Normal"/>
    <w:next w:val="Normal"/>
    <w:uiPriority w:val="39"/>
    <w:unhideWhenUsed/>
    <w:rsid w:val="008C72F4"/>
    <w:pPr>
      <w:tabs>
        <w:tab w:val="right" w:leader="dot" w:pos="9781"/>
      </w:tabs>
      <w:spacing w:after="60"/>
      <w:ind w:left="1134" w:hanging="709"/>
    </w:pPr>
    <w:rPr>
      <w:color w:val="00558C"/>
    </w:rPr>
  </w:style>
  <w:style w:type="paragraph" w:customStyle="1" w:styleId="Listatext">
    <w:name w:val="List a text"/>
    <w:basedOn w:val="Normal"/>
    <w:qFormat/>
    <w:rsid w:val="008C72F4"/>
    <w:pPr>
      <w:spacing w:after="120"/>
      <w:ind w:left="1134"/>
    </w:pPr>
    <w:rPr>
      <w:sz w:val="22"/>
    </w:rPr>
  </w:style>
  <w:style w:type="character" w:customStyle="1" w:styleId="Bullet2Char">
    <w:name w:val="Bullet 2 Char"/>
    <w:basedOn w:val="DefaultParagraphFont"/>
    <w:link w:val="Bullet2"/>
    <w:rsid w:val="008C72F4"/>
    <w:rPr>
      <w:color w:val="000000" w:themeColor="text1"/>
      <w:lang w:val="en-GB"/>
    </w:rPr>
  </w:style>
  <w:style w:type="paragraph" w:customStyle="1" w:styleId="AppendixHead1">
    <w:name w:val="Appendix Head 1"/>
    <w:basedOn w:val="Normal"/>
    <w:next w:val="Heading1separationline"/>
    <w:qFormat/>
    <w:rsid w:val="008C72F4"/>
    <w:pPr>
      <w:numPr>
        <w:ilvl w:val="1"/>
        <w:numId w:val="15"/>
      </w:numPr>
      <w:spacing w:before="120" w:after="120" w:line="240" w:lineRule="auto"/>
    </w:pPr>
    <w:rPr>
      <w:rFonts w:eastAsia="Calibri" w:cs="Arial"/>
      <w:b/>
      <w:caps/>
      <w:color w:val="00558C"/>
      <w:sz w:val="28"/>
      <w:lang w:eastAsia="en-GB"/>
    </w:rPr>
  </w:style>
  <w:style w:type="paragraph" w:customStyle="1" w:styleId="AppendixHead2">
    <w:name w:val="Appendix Head 2"/>
    <w:basedOn w:val="Appendix"/>
    <w:next w:val="Heading2separationline"/>
    <w:qFormat/>
    <w:rsid w:val="008C72F4"/>
    <w:pPr>
      <w:numPr>
        <w:ilvl w:val="2"/>
      </w:numPr>
      <w:spacing w:after="120"/>
    </w:pPr>
    <w:rPr>
      <w:rFonts w:cs="Arial"/>
      <w:sz w:val="24"/>
      <w:lang w:eastAsia="en-GB"/>
    </w:rPr>
  </w:style>
  <w:style w:type="paragraph" w:customStyle="1" w:styleId="AppendixHead3">
    <w:name w:val="Appendix Head 3"/>
    <w:basedOn w:val="Normal"/>
    <w:next w:val="BodyText"/>
    <w:qFormat/>
    <w:rsid w:val="008C72F4"/>
    <w:pPr>
      <w:numPr>
        <w:ilvl w:val="3"/>
        <w:numId w:val="15"/>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8C72F4"/>
    <w:pPr>
      <w:numPr>
        <w:ilvl w:val="4"/>
      </w:numPr>
    </w:pPr>
    <w:rPr>
      <w:smallCaps w:val="0"/>
      <w:sz w:val="22"/>
    </w:rPr>
  </w:style>
  <w:style w:type="paragraph" w:customStyle="1" w:styleId="Annex">
    <w:name w:val="Annex"/>
    <w:next w:val="BodyText"/>
    <w:link w:val="AnnexChar"/>
    <w:qFormat/>
    <w:rsid w:val="008C72F4"/>
    <w:pPr>
      <w:numPr>
        <w:numId w:val="3"/>
      </w:numPr>
      <w:spacing w:after="360"/>
    </w:pPr>
    <w:rPr>
      <w:b/>
      <w:caps/>
      <w:color w:val="00558C"/>
      <w:sz w:val="28"/>
      <w:lang w:val="en-GB"/>
    </w:rPr>
  </w:style>
  <w:style w:type="character" w:customStyle="1" w:styleId="AnnexChar">
    <w:name w:val="Annex Char"/>
    <w:basedOn w:val="DefaultParagraphFont"/>
    <w:link w:val="Annex"/>
    <w:rsid w:val="008C72F4"/>
    <w:rPr>
      <w:b/>
      <w:caps/>
      <w:color w:val="00558C"/>
      <w:sz w:val="28"/>
      <w:lang w:val="en-GB"/>
    </w:rPr>
  </w:style>
  <w:style w:type="paragraph" w:customStyle="1" w:styleId="AnnexAHead1">
    <w:name w:val="Annex A Head 1"/>
    <w:basedOn w:val="Normal"/>
    <w:next w:val="Heading1separatationline"/>
    <w:rsid w:val="00647BDB"/>
    <w:pPr>
      <w:numPr>
        <w:numId w:val="10"/>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47BDB"/>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8C72F4"/>
    <w:pPr>
      <w:spacing w:after="120"/>
      <w:jc w:val="both"/>
    </w:pPr>
    <w:rPr>
      <w:sz w:val="22"/>
    </w:rPr>
  </w:style>
  <w:style w:type="character" w:customStyle="1" w:styleId="BodyTextChar">
    <w:name w:val="Body Text Char"/>
    <w:basedOn w:val="DefaultParagraphFont"/>
    <w:link w:val="BodyText"/>
    <w:rsid w:val="008C72F4"/>
    <w:rPr>
      <w:lang w:val="en-GB"/>
    </w:rPr>
  </w:style>
  <w:style w:type="paragraph" w:customStyle="1" w:styleId="AnnexAHead3">
    <w:name w:val="Annex A Head 3"/>
    <w:basedOn w:val="Normal"/>
    <w:next w:val="BodyText"/>
    <w:rsid w:val="00647BDB"/>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47BDB"/>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8C72F4"/>
    <w:rPr>
      <w:noProof w:val="0"/>
      <w:sz w:val="18"/>
      <w:szCs w:val="18"/>
      <w:lang w:val="en-GB"/>
    </w:rPr>
  </w:style>
  <w:style w:type="paragraph" w:styleId="CommentText">
    <w:name w:val="annotation text"/>
    <w:basedOn w:val="Normal"/>
    <w:link w:val="CommentTextChar"/>
    <w:unhideWhenUsed/>
    <w:rsid w:val="008C72F4"/>
    <w:pPr>
      <w:spacing w:line="240" w:lineRule="auto"/>
    </w:pPr>
    <w:rPr>
      <w:sz w:val="24"/>
      <w:szCs w:val="24"/>
    </w:rPr>
  </w:style>
  <w:style w:type="character" w:customStyle="1" w:styleId="CommentTextChar">
    <w:name w:val="Comment Text Char"/>
    <w:basedOn w:val="DefaultParagraphFont"/>
    <w:link w:val="CommentText"/>
    <w:rsid w:val="008C72F4"/>
    <w:rPr>
      <w:sz w:val="24"/>
      <w:szCs w:val="24"/>
      <w:lang w:val="en-GB"/>
    </w:rPr>
  </w:style>
  <w:style w:type="paragraph" w:styleId="CommentSubject">
    <w:name w:val="annotation subject"/>
    <w:basedOn w:val="CommentText"/>
    <w:next w:val="CommentText"/>
    <w:link w:val="CommentSubjectChar"/>
    <w:unhideWhenUsed/>
    <w:rsid w:val="008C72F4"/>
    <w:rPr>
      <w:b/>
      <w:bCs/>
      <w:sz w:val="20"/>
      <w:szCs w:val="20"/>
    </w:rPr>
  </w:style>
  <w:style w:type="character" w:customStyle="1" w:styleId="CommentSubjectChar">
    <w:name w:val="Comment Subject Char"/>
    <w:basedOn w:val="CommentTextChar"/>
    <w:link w:val="CommentSubject"/>
    <w:rsid w:val="008C72F4"/>
    <w:rPr>
      <w:b/>
      <w:bCs/>
      <w:sz w:val="20"/>
      <w:szCs w:val="20"/>
      <w:lang w:val="en-GB"/>
    </w:rPr>
  </w:style>
  <w:style w:type="paragraph" w:styleId="BodyTextIndent3">
    <w:name w:val="Body Text Indent 3"/>
    <w:basedOn w:val="Normal"/>
    <w:link w:val="BodyTextIndent3Char"/>
    <w:unhideWhenUsed/>
    <w:rsid w:val="008C72F4"/>
    <w:pPr>
      <w:spacing w:after="120"/>
      <w:ind w:left="360"/>
    </w:pPr>
    <w:rPr>
      <w:sz w:val="16"/>
      <w:szCs w:val="16"/>
    </w:rPr>
  </w:style>
  <w:style w:type="character" w:customStyle="1" w:styleId="BodyTextIndent3Char">
    <w:name w:val="Body Text Indent 3 Char"/>
    <w:basedOn w:val="DefaultParagraphFont"/>
    <w:link w:val="BodyTextIndent3"/>
    <w:rsid w:val="008C72F4"/>
    <w:rPr>
      <w:sz w:val="16"/>
      <w:szCs w:val="16"/>
      <w:lang w:val="en-GB"/>
    </w:rPr>
  </w:style>
  <w:style w:type="paragraph" w:customStyle="1" w:styleId="InsetList">
    <w:name w:val="Inset List"/>
    <w:basedOn w:val="Normal"/>
    <w:qFormat/>
    <w:rsid w:val="008C72F4"/>
    <w:pPr>
      <w:numPr>
        <w:numId w:val="8"/>
      </w:numPr>
      <w:spacing w:after="120"/>
      <w:jc w:val="both"/>
    </w:pPr>
    <w:rPr>
      <w:sz w:val="22"/>
    </w:rPr>
  </w:style>
  <w:style w:type="paragraph" w:customStyle="1" w:styleId="ListofFigures">
    <w:name w:val="List of Figures"/>
    <w:basedOn w:val="Normal"/>
    <w:next w:val="Normal"/>
    <w:rsid w:val="008C72F4"/>
    <w:pPr>
      <w:spacing w:after="240" w:line="480" w:lineRule="atLeast"/>
    </w:pPr>
    <w:rPr>
      <w:b/>
      <w:color w:val="009FE3" w:themeColor="accent2"/>
      <w:sz w:val="40"/>
      <w:szCs w:val="40"/>
    </w:rPr>
  </w:style>
  <w:style w:type="paragraph" w:customStyle="1" w:styleId="Reference">
    <w:name w:val="Reference"/>
    <w:basedOn w:val="Normal"/>
    <w:qFormat/>
    <w:rsid w:val="008C72F4"/>
    <w:pPr>
      <w:numPr>
        <w:numId w:val="14"/>
      </w:numPr>
      <w:spacing w:before="120" w:after="60" w:line="240" w:lineRule="auto"/>
      <w:jc w:val="both"/>
    </w:pPr>
    <w:rPr>
      <w:rFonts w:eastAsia="Times New Roman" w:cs="Times New Roman"/>
      <w:sz w:val="22"/>
      <w:szCs w:val="20"/>
    </w:rPr>
  </w:style>
  <w:style w:type="paragraph" w:customStyle="1" w:styleId="Tablecaption">
    <w:name w:val="Table caption"/>
    <w:basedOn w:val="Caption"/>
    <w:next w:val="BodyText"/>
    <w:qFormat/>
    <w:rsid w:val="008C72F4"/>
    <w:pPr>
      <w:numPr>
        <w:numId w:val="6"/>
      </w:numPr>
      <w:tabs>
        <w:tab w:val="left" w:pos="851"/>
      </w:tabs>
      <w:spacing w:before="240" w:after="240"/>
      <w:jc w:val="center"/>
    </w:pPr>
    <w:rPr>
      <w:b w:val="0"/>
      <w:u w:val="none"/>
    </w:rPr>
  </w:style>
  <w:style w:type="paragraph" w:styleId="ListNumber">
    <w:name w:val="List Number"/>
    <w:basedOn w:val="Normal"/>
    <w:rsid w:val="008C72F4"/>
    <w:pPr>
      <w:numPr>
        <w:numId w:val="12"/>
      </w:numPr>
      <w:contextualSpacing/>
    </w:pPr>
  </w:style>
  <w:style w:type="paragraph" w:styleId="TOC4">
    <w:name w:val="toc 4"/>
    <w:basedOn w:val="Normal"/>
    <w:next w:val="Normal"/>
    <w:autoRedefine/>
    <w:uiPriority w:val="39"/>
    <w:unhideWhenUsed/>
    <w:rsid w:val="008C72F4"/>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8C72F4"/>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8C72F4"/>
    <w:rPr>
      <w:sz w:val="18"/>
      <w:szCs w:val="24"/>
      <w:vertAlign w:val="superscript"/>
      <w:lang w:val="en-GB"/>
    </w:rPr>
  </w:style>
  <w:style w:type="character" w:styleId="FootnoteReference">
    <w:name w:val="footnote reference"/>
    <w:uiPriority w:val="99"/>
    <w:rsid w:val="008C72F4"/>
    <w:rPr>
      <w:rFonts w:asciiTheme="minorHAnsi" w:hAnsiTheme="minorHAnsi"/>
      <w:sz w:val="20"/>
      <w:vertAlign w:val="superscript"/>
    </w:rPr>
  </w:style>
  <w:style w:type="character" w:styleId="PageNumber">
    <w:name w:val="page number"/>
    <w:rsid w:val="008C72F4"/>
    <w:rPr>
      <w:rFonts w:asciiTheme="minorHAnsi" w:hAnsiTheme="minorHAnsi"/>
      <w:sz w:val="15"/>
    </w:rPr>
  </w:style>
  <w:style w:type="paragraph" w:customStyle="1" w:styleId="Footereditionno">
    <w:name w:val="Footer edition no."/>
    <w:basedOn w:val="Normal"/>
    <w:rsid w:val="008C72F4"/>
    <w:pPr>
      <w:tabs>
        <w:tab w:val="right" w:pos="10206"/>
      </w:tabs>
    </w:pPr>
    <w:rPr>
      <w:b/>
      <w:color w:val="00558C"/>
      <w:sz w:val="15"/>
    </w:rPr>
  </w:style>
  <w:style w:type="paragraph" w:customStyle="1" w:styleId="Lista">
    <w:name w:val="List a"/>
    <w:basedOn w:val="Normal"/>
    <w:qFormat/>
    <w:rsid w:val="008C72F4"/>
    <w:pPr>
      <w:numPr>
        <w:ilvl w:val="1"/>
        <w:numId w:val="30"/>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8C72F4"/>
    <w:pPr>
      <w:numPr>
        <w:numId w:val="7"/>
      </w:numPr>
    </w:pPr>
  </w:style>
  <w:style w:type="paragraph" w:styleId="TOC5">
    <w:name w:val="toc 5"/>
    <w:basedOn w:val="Normal"/>
    <w:next w:val="Normal"/>
    <w:autoRedefine/>
    <w:uiPriority w:val="39"/>
    <w:rsid w:val="008C72F4"/>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8C72F4"/>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8C72F4"/>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8C72F4"/>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8C72F4"/>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8C72F4"/>
    <w:pPr>
      <w:numPr>
        <w:ilvl w:val="2"/>
        <w:numId w:val="30"/>
      </w:numPr>
      <w:ind w:left="1701" w:hanging="425"/>
    </w:pPr>
  </w:style>
  <w:style w:type="paragraph" w:customStyle="1" w:styleId="Listitext">
    <w:name w:val="List i text"/>
    <w:basedOn w:val="Normal"/>
    <w:qFormat/>
    <w:rsid w:val="008C72F4"/>
    <w:pPr>
      <w:ind w:left="2268" w:hanging="567"/>
    </w:pPr>
    <w:rPr>
      <w:sz w:val="20"/>
    </w:rPr>
  </w:style>
  <w:style w:type="paragraph" w:customStyle="1" w:styleId="Bullet1text">
    <w:name w:val="Bullet 1 text"/>
    <w:basedOn w:val="Normal"/>
    <w:qFormat/>
    <w:rsid w:val="008C72F4"/>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C72F4"/>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C72F4"/>
    <w:pPr>
      <w:numPr>
        <w:numId w:val="1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C72F4"/>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8C72F4"/>
    <w:pPr>
      <w:numPr>
        <w:numId w:val="16"/>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C72F4"/>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C72F4"/>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C72F4"/>
    <w:rPr>
      <w:rFonts w:ascii="Tahoma" w:eastAsia="Times New Roman" w:hAnsi="Tahoma" w:cs="Times New Roman"/>
      <w:sz w:val="20"/>
      <w:szCs w:val="24"/>
      <w:shd w:val="clear" w:color="auto" w:fill="000080"/>
      <w:lang w:val="de-DE" w:eastAsia="de-DE"/>
    </w:rPr>
  </w:style>
  <w:style w:type="character" w:styleId="FollowedHyperlink">
    <w:name w:val="FollowedHyperlink"/>
    <w:rsid w:val="008C72F4"/>
    <w:rPr>
      <w:color w:val="800080"/>
      <w:u w:val="single"/>
    </w:rPr>
  </w:style>
  <w:style w:type="paragraph" w:styleId="NormalWeb">
    <w:name w:val="Normal (Web)"/>
    <w:basedOn w:val="Normal"/>
    <w:uiPriority w:val="99"/>
    <w:rsid w:val="008C72F4"/>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8C72F4"/>
    <w:pPr>
      <w:tabs>
        <w:tab w:val="left" w:pos="1134"/>
        <w:tab w:val="right" w:pos="9781"/>
      </w:tabs>
    </w:pPr>
  </w:style>
  <w:style w:type="character" w:styleId="Emphasis">
    <w:name w:val="Emphasis"/>
    <w:rsid w:val="008C72F4"/>
    <w:rPr>
      <w:i/>
      <w:iCs/>
    </w:rPr>
  </w:style>
  <w:style w:type="character" w:styleId="HTMLCite">
    <w:name w:val="HTML Cite"/>
    <w:rsid w:val="008C72F4"/>
    <w:rPr>
      <w:i/>
      <w:iCs/>
    </w:rPr>
  </w:style>
  <w:style w:type="paragraph" w:customStyle="1" w:styleId="equation0">
    <w:name w:val="equation"/>
    <w:basedOn w:val="Normal"/>
    <w:next w:val="BodyText"/>
    <w:qFormat/>
    <w:rsid w:val="00647BDB"/>
    <w:pPr>
      <w:keepNext/>
      <w:spacing w:after="120" w:line="240" w:lineRule="auto"/>
      <w:ind w:left="1276" w:hanging="1276"/>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8C72F4"/>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C72F4"/>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C72F4"/>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8C72F4"/>
    <w:pPr>
      <w:numPr>
        <w:numId w:val="5"/>
      </w:numPr>
      <w:spacing w:before="120"/>
      <w:contextualSpacing/>
    </w:pPr>
    <w:rPr>
      <w:sz w:val="20"/>
    </w:rPr>
  </w:style>
  <w:style w:type="paragraph" w:customStyle="1" w:styleId="Textedesaisie">
    <w:name w:val="Texte de saisie"/>
    <w:basedOn w:val="Normal"/>
    <w:link w:val="TextedesaisieCar"/>
    <w:rsid w:val="008C72F4"/>
    <w:rPr>
      <w:color w:val="000000" w:themeColor="text1"/>
      <w:sz w:val="22"/>
    </w:rPr>
  </w:style>
  <w:style w:type="character" w:customStyle="1" w:styleId="TextedesaisieCar">
    <w:name w:val="Texte de saisie Car"/>
    <w:basedOn w:val="DefaultParagraphFont"/>
    <w:link w:val="Textedesaisie"/>
    <w:rsid w:val="008C72F4"/>
    <w:rPr>
      <w:color w:val="000000" w:themeColor="text1"/>
      <w:lang w:val="en-GB"/>
    </w:rPr>
  </w:style>
  <w:style w:type="paragraph" w:customStyle="1" w:styleId="AnnexTablecaption">
    <w:name w:val="Annex Table caption"/>
    <w:basedOn w:val="BodyText"/>
    <w:qFormat/>
    <w:rsid w:val="008C72F4"/>
    <w:pPr>
      <w:numPr>
        <w:numId w:val="32"/>
      </w:numPr>
      <w:jc w:val="center"/>
    </w:pPr>
    <w:rPr>
      <w:i/>
      <w:color w:val="00558C"/>
      <w:lang w:eastAsia="en-GB"/>
    </w:rPr>
  </w:style>
  <w:style w:type="paragraph" w:customStyle="1" w:styleId="Figurecaption">
    <w:name w:val="Figure caption"/>
    <w:basedOn w:val="Caption"/>
    <w:next w:val="BodyText"/>
    <w:qFormat/>
    <w:rsid w:val="008C72F4"/>
    <w:pPr>
      <w:numPr>
        <w:numId w:val="9"/>
      </w:numPr>
      <w:spacing w:before="240" w:after="240"/>
      <w:jc w:val="center"/>
    </w:pPr>
    <w:rPr>
      <w:b w:val="0"/>
      <w:u w:val="none"/>
    </w:r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647BDB"/>
    <w:pPr>
      <w:numPr>
        <w:numId w:val="11"/>
      </w:numPr>
    </w:pPr>
  </w:style>
  <w:style w:type="paragraph" w:styleId="NoSpacing">
    <w:name w:val="No Spacing"/>
    <w:uiPriority w:val="1"/>
    <w:rsid w:val="008C72F4"/>
    <w:pPr>
      <w:spacing w:after="0" w:line="240" w:lineRule="auto"/>
    </w:pPr>
    <w:rPr>
      <w:sz w:val="18"/>
      <w:lang w:val="en-GB"/>
    </w:rPr>
  </w:style>
  <w:style w:type="paragraph" w:customStyle="1" w:styleId="AnnexBHead2">
    <w:name w:val="Annex B Head 2"/>
    <w:basedOn w:val="AnnexAHead2"/>
    <w:next w:val="Heading2separationline"/>
    <w:rsid w:val="00647BDB"/>
    <w:pPr>
      <w:numPr>
        <w:numId w:val="11"/>
      </w:numPr>
    </w:pPr>
  </w:style>
  <w:style w:type="paragraph" w:customStyle="1" w:styleId="AnnexBHead3">
    <w:name w:val="Annex B Head 3"/>
    <w:basedOn w:val="AnnexAHead3"/>
    <w:next w:val="BodyText"/>
    <w:rsid w:val="00647BDB"/>
    <w:pPr>
      <w:numPr>
        <w:numId w:val="4"/>
      </w:numPr>
    </w:pPr>
  </w:style>
  <w:style w:type="paragraph" w:customStyle="1" w:styleId="AnnexBHead4">
    <w:name w:val="Annex B Head 4"/>
    <w:basedOn w:val="AnnexAHead4"/>
    <w:next w:val="BodyText"/>
    <w:rsid w:val="00647BDB"/>
    <w:pPr>
      <w:numPr>
        <w:numId w:val="4"/>
      </w:numPr>
    </w:pPr>
  </w:style>
  <w:style w:type="paragraph" w:customStyle="1" w:styleId="Tableheading">
    <w:name w:val="Table heading"/>
    <w:basedOn w:val="Normal"/>
    <w:qFormat/>
    <w:rsid w:val="008C72F4"/>
    <w:pPr>
      <w:spacing w:before="60" w:after="60"/>
      <w:ind w:left="113" w:right="113"/>
      <w:jc w:val="center"/>
    </w:pPr>
    <w:rPr>
      <w:b/>
      <w:color w:val="00558C"/>
      <w:sz w:val="20"/>
      <w:lang w:val="en-US"/>
    </w:rPr>
  </w:style>
  <w:style w:type="paragraph" w:customStyle="1" w:styleId="Appendix">
    <w:name w:val="Appendix"/>
    <w:next w:val="BodyText"/>
    <w:qFormat/>
    <w:rsid w:val="008C72F4"/>
    <w:pPr>
      <w:numPr>
        <w:numId w:val="15"/>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8C72F4"/>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8C72F4"/>
    <w:rPr>
      <w:caps/>
      <w:color w:val="00558C"/>
      <w:sz w:val="50"/>
    </w:rPr>
  </w:style>
  <w:style w:type="paragraph" w:customStyle="1" w:styleId="Documentdate">
    <w:name w:val="Document date"/>
    <w:basedOn w:val="Normal"/>
    <w:link w:val="DocumentdateChar"/>
    <w:rsid w:val="008C72F4"/>
    <w:rPr>
      <w:b/>
      <w:color w:val="00558C"/>
      <w:sz w:val="28"/>
    </w:rPr>
  </w:style>
  <w:style w:type="paragraph" w:customStyle="1" w:styleId="Footerportrait">
    <w:name w:val="Footer portrait"/>
    <w:basedOn w:val="Normal"/>
    <w:rsid w:val="008C72F4"/>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8C72F4"/>
    <w:pPr>
      <w:ind w:left="0" w:right="0"/>
    </w:pPr>
    <w:rPr>
      <w:b w:val="0"/>
      <w:color w:val="00558C"/>
    </w:rPr>
  </w:style>
  <w:style w:type="character" w:styleId="PlaceholderText">
    <w:name w:val="Placeholder Text"/>
    <w:basedOn w:val="DefaultParagraphFont"/>
    <w:uiPriority w:val="99"/>
    <w:semiHidden/>
    <w:rsid w:val="008C72F4"/>
    <w:rPr>
      <w:color w:val="808080"/>
    </w:rPr>
  </w:style>
  <w:style w:type="paragraph" w:customStyle="1" w:styleId="Equationcaption">
    <w:name w:val="Equation caption"/>
    <w:basedOn w:val="TableofFigures"/>
    <w:next w:val="BodyText"/>
    <w:rsid w:val="00923B4D"/>
    <w:pPr>
      <w:tabs>
        <w:tab w:val="left" w:pos="1843"/>
      </w:tabs>
    </w:pPr>
  </w:style>
  <w:style w:type="paragraph" w:customStyle="1" w:styleId="Headingseparationline-landscape">
    <w:name w:val="Heading separation line - landscape"/>
    <w:basedOn w:val="Heading1separationline"/>
    <w:rsid w:val="008C72F4"/>
    <w:pPr>
      <w:ind w:right="14317"/>
    </w:pPr>
  </w:style>
  <w:style w:type="paragraph" w:customStyle="1" w:styleId="AnnexCHead1">
    <w:name w:val="Annex C Head 1"/>
    <w:basedOn w:val="Normal"/>
    <w:next w:val="Heading1separatationline"/>
    <w:rsid w:val="00647BDB"/>
    <w:pPr>
      <w:numPr>
        <w:numId w:val="17"/>
      </w:numPr>
    </w:pPr>
    <w:rPr>
      <w:b/>
      <w:caps/>
      <w:color w:val="407EC9"/>
      <w:sz w:val="28"/>
    </w:rPr>
  </w:style>
  <w:style w:type="paragraph" w:customStyle="1" w:styleId="AnnexCHead2">
    <w:name w:val="Annex C Head 2"/>
    <w:basedOn w:val="Normal"/>
    <w:rsid w:val="00647BDB"/>
    <w:pPr>
      <w:numPr>
        <w:ilvl w:val="1"/>
        <w:numId w:val="18"/>
      </w:numPr>
    </w:pPr>
    <w:rPr>
      <w:color w:val="00558C"/>
      <w:sz w:val="24"/>
    </w:rPr>
  </w:style>
  <w:style w:type="paragraph" w:customStyle="1" w:styleId="AnnexCHead3">
    <w:name w:val="Annex C Head 3"/>
    <w:basedOn w:val="Normal"/>
    <w:rsid w:val="00647BDB"/>
    <w:pPr>
      <w:numPr>
        <w:ilvl w:val="2"/>
        <w:numId w:val="18"/>
      </w:numPr>
      <w:spacing w:before="120" w:after="120"/>
    </w:pPr>
    <w:rPr>
      <w:b/>
      <w:smallCaps/>
      <w:color w:val="407EC9"/>
      <w:sz w:val="22"/>
    </w:rPr>
  </w:style>
  <w:style w:type="paragraph" w:customStyle="1" w:styleId="AnnexCHead4">
    <w:name w:val="Annex C Head 4"/>
    <w:basedOn w:val="Normal"/>
    <w:next w:val="BodyText"/>
    <w:rsid w:val="00647BDB"/>
    <w:pPr>
      <w:numPr>
        <w:ilvl w:val="3"/>
        <w:numId w:val="18"/>
      </w:numPr>
      <w:spacing w:before="120" w:after="120"/>
    </w:pPr>
    <w:rPr>
      <w:b/>
      <w:color w:val="407EC9"/>
      <w:sz w:val="22"/>
      <w:lang w:eastAsia="de-DE"/>
    </w:rPr>
  </w:style>
  <w:style w:type="paragraph" w:customStyle="1" w:styleId="AnnexDHead1">
    <w:name w:val="Annex D Head 1"/>
    <w:basedOn w:val="Normal"/>
    <w:next w:val="Heading1separatationline"/>
    <w:rsid w:val="008E76B1"/>
    <w:rPr>
      <w:b/>
      <w:caps/>
      <w:color w:val="407EC9"/>
      <w:sz w:val="28"/>
      <w:lang w:eastAsia="de-DE"/>
    </w:rPr>
  </w:style>
  <w:style w:type="paragraph" w:customStyle="1" w:styleId="AnnexDHead2">
    <w:name w:val="Annex D Head 2"/>
    <w:basedOn w:val="BodyText"/>
    <w:next w:val="Heading2separationline"/>
    <w:rsid w:val="00647BDB"/>
    <w:pPr>
      <w:numPr>
        <w:ilvl w:val="1"/>
        <w:numId w:val="19"/>
      </w:numPr>
      <w:spacing w:before="120"/>
    </w:pPr>
    <w:rPr>
      <w:b/>
      <w:color w:val="407EC9"/>
      <w:sz w:val="24"/>
      <w:lang w:eastAsia="de-DE"/>
    </w:rPr>
  </w:style>
  <w:style w:type="paragraph" w:customStyle="1" w:styleId="AnnexDHead3">
    <w:name w:val="Annex D Head 3"/>
    <w:basedOn w:val="BodyText"/>
    <w:rsid w:val="00647BDB"/>
    <w:pPr>
      <w:numPr>
        <w:ilvl w:val="2"/>
        <w:numId w:val="19"/>
      </w:numPr>
    </w:pPr>
    <w:rPr>
      <w:b/>
      <w:smallCaps/>
      <w:color w:val="407EC9"/>
      <w:lang w:eastAsia="de-DE"/>
    </w:rPr>
  </w:style>
  <w:style w:type="paragraph" w:customStyle="1" w:styleId="AnnexDHead4">
    <w:name w:val="Annex D Head 4"/>
    <w:basedOn w:val="Normal"/>
    <w:next w:val="BodyText"/>
    <w:rsid w:val="00647BDB"/>
    <w:pPr>
      <w:numPr>
        <w:ilvl w:val="3"/>
        <w:numId w:val="20"/>
      </w:numPr>
      <w:spacing w:before="120" w:after="120"/>
    </w:pPr>
    <w:rPr>
      <w:color w:val="407EC9"/>
      <w:sz w:val="22"/>
    </w:rPr>
  </w:style>
  <w:style w:type="paragraph" w:styleId="BlockText">
    <w:name w:val="Block Text"/>
    <w:basedOn w:val="Normal"/>
    <w:rsid w:val="00647BDB"/>
    <w:pPr>
      <w:spacing w:after="120" w:line="240" w:lineRule="auto"/>
      <w:ind w:left="1440" w:right="1440"/>
    </w:pPr>
    <w:rPr>
      <w:rFonts w:ascii="Arial" w:eastAsia="Times New Roman" w:hAnsi="Arial" w:cs="Arial"/>
      <w:sz w:val="22"/>
      <w:lang w:eastAsia="en-GB"/>
    </w:rPr>
  </w:style>
  <w:style w:type="paragraph" w:styleId="BodyTextIndent">
    <w:name w:val="Body Text Indent"/>
    <w:basedOn w:val="Normal"/>
    <w:link w:val="BodyTextIndentChar"/>
    <w:rsid w:val="00647BDB"/>
    <w:pPr>
      <w:spacing w:after="120" w:line="240" w:lineRule="auto"/>
      <w:ind w:left="993"/>
    </w:pPr>
    <w:rPr>
      <w:rFonts w:ascii="Arial" w:eastAsia="Times New Roman" w:hAnsi="Arial" w:cs="Arial"/>
      <w:sz w:val="22"/>
      <w:lang w:eastAsia="en-GB"/>
    </w:rPr>
  </w:style>
  <w:style w:type="character" w:customStyle="1" w:styleId="BodyTextIndentChar">
    <w:name w:val="Body Text Indent Char"/>
    <w:basedOn w:val="DefaultParagraphFont"/>
    <w:link w:val="BodyTextIndent"/>
    <w:rsid w:val="00647BDB"/>
    <w:rPr>
      <w:rFonts w:ascii="Arial" w:eastAsia="Times New Roman" w:hAnsi="Arial" w:cs="Arial"/>
      <w:lang w:val="en-GB" w:eastAsia="en-GB"/>
    </w:rPr>
  </w:style>
  <w:style w:type="paragraph" w:styleId="BodyTextIndent2">
    <w:name w:val="Body Text Indent 2"/>
    <w:basedOn w:val="Normal"/>
    <w:link w:val="BodyTextIndent2Char"/>
    <w:rsid w:val="00647BDB"/>
    <w:pPr>
      <w:spacing w:after="120" w:line="240" w:lineRule="auto"/>
      <w:ind w:left="1134"/>
      <w:jc w:val="both"/>
    </w:pPr>
    <w:rPr>
      <w:rFonts w:ascii="Arial" w:eastAsia="Times New Roman" w:hAnsi="Arial" w:cs="Arial"/>
      <w:sz w:val="22"/>
      <w:lang w:eastAsia="de-DE"/>
    </w:rPr>
  </w:style>
  <w:style w:type="character" w:customStyle="1" w:styleId="BodyTextIndent2Char">
    <w:name w:val="Body Text Indent 2 Char"/>
    <w:basedOn w:val="DefaultParagraphFont"/>
    <w:link w:val="BodyTextIndent2"/>
    <w:rsid w:val="00647BDB"/>
    <w:rPr>
      <w:rFonts w:ascii="Arial" w:eastAsia="Times New Roman" w:hAnsi="Arial" w:cs="Arial"/>
      <w:lang w:val="en-GB" w:eastAsia="de-DE"/>
    </w:rPr>
  </w:style>
  <w:style w:type="paragraph" w:customStyle="1" w:styleId="Figure">
    <w:name w:val="Figure_#"/>
    <w:basedOn w:val="Normal"/>
    <w:next w:val="BodyText"/>
    <w:rsid w:val="00647BDB"/>
    <w:pPr>
      <w:numPr>
        <w:numId w:val="21"/>
      </w:numPr>
      <w:spacing w:before="120" w:after="120" w:line="240" w:lineRule="auto"/>
      <w:jc w:val="center"/>
    </w:pPr>
    <w:rPr>
      <w:rFonts w:ascii="Arial" w:eastAsia="Times New Roman" w:hAnsi="Arial" w:cs="Arial"/>
      <w:i/>
      <w:sz w:val="22"/>
      <w:szCs w:val="20"/>
      <w:lang w:eastAsia="en-GB"/>
    </w:rPr>
  </w:style>
  <w:style w:type="paragraph" w:styleId="Index1">
    <w:name w:val="index 1"/>
    <w:basedOn w:val="Normal"/>
    <w:next w:val="Normal"/>
    <w:autoRedefine/>
    <w:unhideWhenUsed/>
    <w:rsid w:val="008C72F4"/>
    <w:pPr>
      <w:spacing w:line="240" w:lineRule="auto"/>
      <w:ind w:left="180" w:hanging="180"/>
    </w:pPr>
  </w:style>
  <w:style w:type="paragraph" w:styleId="Index2">
    <w:name w:val="index 2"/>
    <w:basedOn w:val="Normal"/>
    <w:next w:val="Normal"/>
    <w:autoRedefine/>
    <w:rsid w:val="00647BDB"/>
    <w:pPr>
      <w:tabs>
        <w:tab w:val="left" w:pos="794"/>
        <w:tab w:val="left" w:pos="1191"/>
        <w:tab w:val="left" w:pos="1588"/>
        <w:tab w:val="left" w:pos="1985"/>
      </w:tabs>
      <w:overflowPunct w:val="0"/>
      <w:autoSpaceDE w:val="0"/>
      <w:autoSpaceDN w:val="0"/>
      <w:adjustRightInd w:val="0"/>
      <w:spacing w:before="120" w:line="240" w:lineRule="auto"/>
      <w:ind w:left="283"/>
      <w:textAlignment w:val="baseline"/>
    </w:pPr>
    <w:rPr>
      <w:rFonts w:ascii="Arial" w:eastAsia="Times New Roman" w:hAnsi="Arial" w:cs="Arial"/>
      <w:sz w:val="22"/>
      <w:lang w:eastAsia="de-DE"/>
    </w:rPr>
  </w:style>
  <w:style w:type="paragraph" w:styleId="Index3">
    <w:name w:val="index 3"/>
    <w:basedOn w:val="Normal"/>
    <w:next w:val="Normal"/>
    <w:autoRedefine/>
    <w:rsid w:val="00647BDB"/>
    <w:pPr>
      <w:tabs>
        <w:tab w:val="left" w:pos="794"/>
        <w:tab w:val="left" w:pos="1191"/>
        <w:tab w:val="left" w:pos="1588"/>
        <w:tab w:val="left" w:pos="1985"/>
      </w:tabs>
      <w:overflowPunct w:val="0"/>
      <w:autoSpaceDE w:val="0"/>
      <w:autoSpaceDN w:val="0"/>
      <w:adjustRightInd w:val="0"/>
      <w:spacing w:before="120" w:line="240" w:lineRule="auto"/>
      <w:ind w:left="566"/>
      <w:textAlignment w:val="baseline"/>
    </w:pPr>
    <w:rPr>
      <w:rFonts w:ascii="Arial" w:eastAsia="Times New Roman" w:hAnsi="Arial" w:cs="Arial"/>
      <w:sz w:val="22"/>
      <w:lang w:eastAsia="de-DE"/>
    </w:rPr>
  </w:style>
  <w:style w:type="paragraph" w:styleId="Index4">
    <w:name w:val="index 4"/>
    <w:basedOn w:val="Normal"/>
    <w:next w:val="Normal"/>
    <w:autoRedefine/>
    <w:rsid w:val="00647BDB"/>
    <w:pPr>
      <w:tabs>
        <w:tab w:val="left" w:pos="794"/>
        <w:tab w:val="left" w:pos="1191"/>
        <w:tab w:val="left" w:pos="1588"/>
        <w:tab w:val="left" w:pos="1985"/>
      </w:tabs>
      <w:overflowPunct w:val="0"/>
      <w:autoSpaceDE w:val="0"/>
      <w:autoSpaceDN w:val="0"/>
      <w:adjustRightInd w:val="0"/>
      <w:spacing w:before="120" w:line="240" w:lineRule="auto"/>
      <w:ind w:left="849"/>
      <w:textAlignment w:val="baseline"/>
    </w:pPr>
    <w:rPr>
      <w:rFonts w:ascii="Arial" w:eastAsia="Times New Roman" w:hAnsi="Arial" w:cs="Arial"/>
      <w:sz w:val="22"/>
      <w:lang w:eastAsia="de-DE"/>
    </w:rPr>
  </w:style>
  <w:style w:type="paragraph" w:styleId="Index5">
    <w:name w:val="index 5"/>
    <w:basedOn w:val="Normal"/>
    <w:next w:val="Normal"/>
    <w:autoRedefine/>
    <w:rsid w:val="00647BDB"/>
    <w:pPr>
      <w:tabs>
        <w:tab w:val="left" w:pos="794"/>
        <w:tab w:val="left" w:pos="1191"/>
        <w:tab w:val="left" w:pos="1588"/>
        <w:tab w:val="left" w:pos="1985"/>
      </w:tabs>
      <w:overflowPunct w:val="0"/>
      <w:autoSpaceDE w:val="0"/>
      <w:autoSpaceDN w:val="0"/>
      <w:adjustRightInd w:val="0"/>
      <w:spacing w:before="120" w:line="240" w:lineRule="auto"/>
      <w:ind w:left="1132"/>
      <w:textAlignment w:val="baseline"/>
    </w:pPr>
    <w:rPr>
      <w:rFonts w:ascii="Arial" w:eastAsia="Times New Roman" w:hAnsi="Arial" w:cs="Arial"/>
      <w:sz w:val="22"/>
      <w:lang w:eastAsia="de-DE"/>
    </w:rPr>
  </w:style>
  <w:style w:type="paragraph" w:styleId="Index6">
    <w:name w:val="index 6"/>
    <w:basedOn w:val="Normal"/>
    <w:next w:val="Normal"/>
    <w:autoRedefine/>
    <w:rsid w:val="00647BDB"/>
    <w:pPr>
      <w:tabs>
        <w:tab w:val="left" w:pos="794"/>
        <w:tab w:val="left" w:pos="1191"/>
        <w:tab w:val="left" w:pos="1588"/>
        <w:tab w:val="left" w:pos="1985"/>
      </w:tabs>
      <w:overflowPunct w:val="0"/>
      <w:autoSpaceDE w:val="0"/>
      <w:autoSpaceDN w:val="0"/>
      <w:adjustRightInd w:val="0"/>
      <w:spacing w:before="120" w:line="240" w:lineRule="auto"/>
      <w:ind w:left="1415"/>
      <w:textAlignment w:val="baseline"/>
    </w:pPr>
    <w:rPr>
      <w:rFonts w:ascii="Arial" w:eastAsia="Times New Roman" w:hAnsi="Arial" w:cs="Arial"/>
      <w:sz w:val="22"/>
      <w:lang w:eastAsia="de-DE"/>
    </w:rPr>
  </w:style>
  <w:style w:type="paragraph" w:styleId="Index7">
    <w:name w:val="index 7"/>
    <w:basedOn w:val="Normal"/>
    <w:next w:val="Normal"/>
    <w:autoRedefine/>
    <w:rsid w:val="00647BDB"/>
    <w:pPr>
      <w:tabs>
        <w:tab w:val="left" w:pos="794"/>
        <w:tab w:val="left" w:pos="1191"/>
        <w:tab w:val="left" w:pos="1588"/>
        <w:tab w:val="left" w:pos="1985"/>
      </w:tabs>
      <w:overflowPunct w:val="0"/>
      <w:autoSpaceDE w:val="0"/>
      <w:autoSpaceDN w:val="0"/>
      <w:adjustRightInd w:val="0"/>
      <w:spacing w:before="120" w:line="240" w:lineRule="auto"/>
      <w:ind w:left="1698"/>
      <w:textAlignment w:val="baseline"/>
    </w:pPr>
    <w:rPr>
      <w:rFonts w:ascii="Arial" w:eastAsia="Times New Roman" w:hAnsi="Arial" w:cs="Arial"/>
      <w:sz w:val="22"/>
      <w:lang w:eastAsia="de-DE"/>
    </w:rPr>
  </w:style>
  <w:style w:type="paragraph" w:styleId="IndexHeading">
    <w:name w:val="index heading"/>
    <w:basedOn w:val="Normal"/>
    <w:next w:val="Index1"/>
    <w:rsid w:val="00647BDB"/>
    <w:pPr>
      <w:tabs>
        <w:tab w:val="left" w:pos="794"/>
        <w:tab w:val="left" w:pos="1191"/>
        <w:tab w:val="left" w:pos="1588"/>
        <w:tab w:val="left" w:pos="1985"/>
      </w:tabs>
      <w:overflowPunct w:val="0"/>
      <w:autoSpaceDE w:val="0"/>
      <w:autoSpaceDN w:val="0"/>
      <w:adjustRightInd w:val="0"/>
      <w:spacing w:before="120" w:line="240" w:lineRule="auto"/>
      <w:textAlignment w:val="baseline"/>
    </w:pPr>
    <w:rPr>
      <w:rFonts w:ascii="Arial" w:eastAsia="Times New Roman" w:hAnsi="Arial" w:cs="Arial"/>
      <w:sz w:val="22"/>
      <w:lang w:eastAsia="de-DE"/>
    </w:rPr>
  </w:style>
  <w:style w:type="paragraph" w:styleId="ListBullet">
    <w:name w:val="List Bullet"/>
    <w:basedOn w:val="Normal"/>
    <w:autoRedefine/>
    <w:rsid w:val="00647BDB"/>
    <w:pPr>
      <w:spacing w:before="60" w:after="80" w:line="240" w:lineRule="auto"/>
      <w:ind w:left="354"/>
    </w:pPr>
    <w:rPr>
      <w:rFonts w:ascii="Arial" w:eastAsia="Times New Roman" w:hAnsi="Arial" w:cs="Arial"/>
      <w:sz w:val="22"/>
      <w:lang w:eastAsia="en-GB"/>
    </w:rPr>
  </w:style>
  <w:style w:type="paragraph" w:styleId="Quote">
    <w:name w:val="Quote"/>
    <w:basedOn w:val="Normal"/>
    <w:link w:val="QuoteChar"/>
    <w:rsid w:val="00647BDB"/>
    <w:pPr>
      <w:spacing w:before="60" w:after="60" w:line="240" w:lineRule="auto"/>
      <w:ind w:left="567" w:right="935"/>
      <w:jc w:val="both"/>
    </w:pPr>
    <w:rPr>
      <w:rFonts w:ascii="Arial" w:eastAsia="Times New Roman" w:hAnsi="Arial" w:cs="Arial"/>
      <w:i/>
      <w:sz w:val="22"/>
      <w:lang w:eastAsia="en-GB"/>
    </w:rPr>
  </w:style>
  <w:style w:type="character" w:customStyle="1" w:styleId="QuoteChar">
    <w:name w:val="Quote Char"/>
    <w:basedOn w:val="DefaultParagraphFont"/>
    <w:link w:val="Quote"/>
    <w:rsid w:val="00647BDB"/>
    <w:rPr>
      <w:rFonts w:ascii="Arial" w:eastAsia="Times New Roman" w:hAnsi="Arial" w:cs="Arial"/>
      <w:i/>
      <w:lang w:val="en-GB" w:eastAsia="en-GB"/>
    </w:rPr>
  </w:style>
  <w:style w:type="paragraph" w:customStyle="1" w:styleId="References">
    <w:name w:val="References"/>
    <w:basedOn w:val="Normal"/>
    <w:qFormat/>
    <w:rsid w:val="00647BDB"/>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AnnexHeading1">
    <w:name w:val="Annex Heading 1"/>
    <w:basedOn w:val="Normal"/>
    <w:next w:val="BodyText"/>
    <w:autoRedefine/>
    <w:qFormat/>
    <w:rsid w:val="00647BDB"/>
    <w:pPr>
      <w:numPr>
        <w:numId w:val="22"/>
      </w:numPr>
      <w:spacing w:before="240" w:after="240" w:line="240" w:lineRule="auto"/>
    </w:pPr>
    <w:rPr>
      <w:rFonts w:ascii="Arial" w:eastAsia="Times New Roman" w:hAnsi="Arial" w:cs="Arial"/>
      <w:b/>
      <w:caps/>
      <w:sz w:val="24"/>
      <w:lang w:eastAsia="en-GB"/>
    </w:rPr>
  </w:style>
  <w:style w:type="paragraph" w:customStyle="1" w:styleId="AnnexHeading2">
    <w:name w:val="Annex Heading 2"/>
    <w:basedOn w:val="Normal"/>
    <w:next w:val="BodyText"/>
    <w:autoRedefine/>
    <w:qFormat/>
    <w:rsid w:val="00647BDB"/>
    <w:pPr>
      <w:numPr>
        <w:ilvl w:val="1"/>
        <w:numId w:val="22"/>
      </w:numPr>
      <w:spacing w:before="120" w:after="120" w:line="240" w:lineRule="auto"/>
    </w:pPr>
    <w:rPr>
      <w:rFonts w:ascii="Arial" w:eastAsia="Times New Roman" w:hAnsi="Arial" w:cs="Arial"/>
      <w:b/>
      <w:sz w:val="22"/>
      <w:lang w:eastAsia="en-GB"/>
    </w:rPr>
  </w:style>
  <w:style w:type="paragraph" w:customStyle="1" w:styleId="AnnexHeading3">
    <w:name w:val="Annex Heading 3"/>
    <w:basedOn w:val="Normal"/>
    <w:next w:val="Normal"/>
    <w:rsid w:val="00647BDB"/>
    <w:pPr>
      <w:spacing w:before="120" w:after="120" w:line="240" w:lineRule="auto"/>
    </w:pPr>
    <w:rPr>
      <w:rFonts w:ascii="Arial" w:eastAsia="Times New Roman" w:hAnsi="Arial" w:cs="Arial"/>
      <w:sz w:val="22"/>
      <w:lang w:eastAsia="en-GB"/>
    </w:rPr>
  </w:style>
  <w:style w:type="paragraph" w:customStyle="1" w:styleId="AnnexHeading4">
    <w:name w:val="Annex Heading 4"/>
    <w:basedOn w:val="Normal"/>
    <w:next w:val="BodyText"/>
    <w:rsid w:val="00647BDB"/>
    <w:pPr>
      <w:spacing w:before="120" w:after="120" w:line="240" w:lineRule="auto"/>
    </w:pPr>
    <w:rPr>
      <w:rFonts w:ascii="Arial" w:eastAsia="Times New Roman" w:hAnsi="Arial" w:cs="Arial"/>
      <w:sz w:val="22"/>
      <w:lang w:eastAsia="en-GB"/>
    </w:rPr>
  </w:style>
  <w:style w:type="paragraph" w:customStyle="1" w:styleId="AppendixHeading1">
    <w:name w:val="Appendix Heading 1"/>
    <w:basedOn w:val="Normal"/>
    <w:next w:val="BodyText"/>
    <w:rsid w:val="00647BDB"/>
    <w:pPr>
      <w:tabs>
        <w:tab w:val="num" w:pos="567"/>
      </w:tabs>
      <w:spacing w:before="120" w:after="120" w:line="240" w:lineRule="auto"/>
      <w:ind w:left="567" w:hanging="567"/>
    </w:pPr>
    <w:rPr>
      <w:rFonts w:ascii="Arial" w:eastAsia="Calibri" w:hAnsi="Arial" w:cs="Arial"/>
      <w:b/>
      <w:caps/>
      <w:sz w:val="24"/>
      <w:lang w:eastAsia="en-GB"/>
    </w:rPr>
  </w:style>
  <w:style w:type="paragraph" w:customStyle="1" w:styleId="AppendixHeading2">
    <w:name w:val="Appendix Heading 2"/>
    <w:basedOn w:val="Normal"/>
    <w:next w:val="BodyText"/>
    <w:qFormat/>
    <w:rsid w:val="00647BDB"/>
    <w:pPr>
      <w:tabs>
        <w:tab w:val="num" w:pos="851"/>
      </w:tabs>
      <w:spacing w:before="120" w:after="120" w:line="240" w:lineRule="auto"/>
      <w:ind w:left="851" w:hanging="851"/>
    </w:pPr>
    <w:rPr>
      <w:rFonts w:ascii="Arial" w:eastAsia="Calibri" w:hAnsi="Arial" w:cs="Arial"/>
      <w:b/>
      <w:sz w:val="22"/>
      <w:lang w:eastAsia="en-GB"/>
    </w:rPr>
  </w:style>
  <w:style w:type="paragraph" w:styleId="BodyTextFirstIndent">
    <w:name w:val="Body Text First Indent"/>
    <w:basedOn w:val="BodyText"/>
    <w:link w:val="BodyTextFirstIndentChar"/>
    <w:rsid w:val="00647BDB"/>
    <w:pPr>
      <w:spacing w:line="240" w:lineRule="auto"/>
      <w:ind w:firstLine="210"/>
    </w:pPr>
    <w:rPr>
      <w:rFonts w:ascii="Arial" w:eastAsia="Times New Roman" w:hAnsi="Arial" w:cs="Arial"/>
      <w:lang w:eastAsia="en-GB"/>
    </w:rPr>
  </w:style>
  <w:style w:type="character" w:customStyle="1" w:styleId="BodyTextFirstIndentChar">
    <w:name w:val="Body Text First Indent Char"/>
    <w:basedOn w:val="BodyTextChar"/>
    <w:link w:val="BodyTextFirstIndent"/>
    <w:rsid w:val="00647BDB"/>
    <w:rPr>
      <w:rFonts w:ascii="Arial" w:eastAsia="Times New Roman" w:hAnsi="Arial" w:cs="Arial"/>
      <w:lang w:val="en-GB" w:eastAsia="en-GB"/>
    </w:rPr>
  </w:style>
  <w:style w:type="paragraph" w:styleId="BodyTextFirstIndent2">
    <w:name w:val="Body Text First Indent 2"/>
    <w:basedOn w:val="BodyTextIndent"/>
    <w:link w:val="BodyTextFirstIndent2Char"/>
    <w:rsid w:val="00647BDB"/>
    <w:pPr>
      <w:ind w:left="283" w:firstLine="210"/>
    </w:pPr>
  </w:style>
  <w:style w:type="character" w:customStyle="1" w:styleId="BodyTextFirstIndent2Char">
    <w:name w:val="Body Text First Indent 2 Char"/>
    <w:basedOn w:val="BodyTextIndentChar"/>
    <w:link w:val="BodyTextFirstIndent2"/>
    <w:rsid w:val="00647BDB"/>
    <w:rPr>
      <w:rFonts w:ascii="Arial" w:eastAsia="Times New Roman" w:hAnsi="Arial" w:cs="Arial"/>
      <w:lang w:val="en-GB" w:eastAsia="en-GB"/>
    </w:rPr>
  </w:style>
  <w:style w:type="paragraph" w:styleId="BodyText2">
    <w:name w:val="Body Text 2"/>
    <w:basedOn w:val="Normal"/>
    <w:link w:val="BodyText2Char"/>
    <w:rsid w:val="00647BDB"/>
    <w:pPr>
      <w:spacing w:after="120" w:line="480" w:lineRule="auto"/>
    </w:pPr>
    <w:rPr>
      <w:rFonts w:ascii="Arial" w:eastAsia="Times New Roman" w:hAnsi="Arial" w:cs="Arial"/>
      <w:sz w:val="22"/>
      <w:lang w:eastAsia="en-GB"/>
    </w:rPr>
  </w:style>
  <w:style w:type="character" w:customStyle="1" w:styleId="BodyText2Char">
    <w:name w:val="Body Text 2 Char"/>
    <w:basedOn w:val="DefaultParagraphFont"/>
    <w:link w:val="BodyText2"/>
    <w:rsid w:val="00647BDB"/>
    <w:rPr>
      <w:rFonts w:ascii="Arial" w:eastAsia="Times New Roman" w:hAnsi="Arial" w:cs="Arial"/>
      <w:lang w:val="en-GB" w:eastAsia="en-GB"/>
    </w:rPr>
  </w:style>
  <w:style w:type="paragraph" w:customStyle="1" w:styleId="AppendixHeading3">
    <w:name w:val="Appendix Heading 3"/>
    <w:basedOn w:val="Normal"/>
    <w:next w:val="Normal"/>
    <w:rsid w:val="00647BDB"/>
    <w:pPr>
      <w:tabs>
        <w:tab w:val="num" w:pos="992"/>
      </w:tabs>
      <w:spacing w:before="120" w:after="120" w:line="240" w:lineRule="auto"/>
      <w:ind w:left="992" w:hanging="992"/>
    </w:pPr>
    <w:rPr>
      <w:rFonts w:ascii="Arial" w:eastAsia="Calibri" w:hAnsi="Arial" w:cs="Arial"/>
      <w:sz w:val="22"/>
      <w:lang w:eastAsia="en-GB"/>
    </w:rPr>
  </w:style>
  <w:style w:type="paragraph" w:customStyle="1" w:styleId="HoofdtekstA">
    <w:name w:val="Hoofdtekst A"/>
    <w:rsid w:val="00647BDB"/>
    <w:pPr>
      <w:spacing w:after="0" w:line="240" w:lineRule="auto"/>
    </w:pPr>
    <w:rPr>
      <w:rFonts w:ascii="Helvetica" w:eastAsia="ヒラギノ角ゴ Pro W3" w:hAnsi="Helvetica" w:cs="Times New Roman"/>
      <w:color w:val="000000"/>
      <w:sz w:val="24"/>
      <w:szCs w:val="24"/>
      <w:lang w:val="nl-NL" w:eastAsia="nl-NL"/>
    </w:rPr>
  </w:style>
  <w:style w:type="paragraph" w:customStyle="1" w:styleId="Hoofdtekst">
    <w:name w:val="Hoofdtekst"/>
    <w:rsid w:val="00647BDB"/>
    <w:pPr>
      <w:spacing w:after="0" w:line="240" w:lineRule="auto"/>
    </w:pPr>
    <w:rPr>
      <w:rFonts w:ascii="Helvetica" w:eastAsia="ヒラギノ角ゴ Pro W3" w:hAnsi="Helvetica" w:cs="Times New Roman"/>
      <w:color w:val="000000"/>
      <w:sz w:val="24"/>
      <w:szCs w:val="24"/>
      <w:lang w:val="nl-NL" w:eastAsia="nl-NL"/>
    </w:rPr>
  </w:style>
  <w:style w:type="paragraph" w:styleId="ListParagraph">
    <w:name w:val="List Paragraph"/>
    <w:basedOn w:val="Normal"/>
    <w:uiPriority w:val="34"/>
    <w:qFormat/>
    <w:rsid w:val="00647BDB"/>
    <w:pPr>
      <w:widowControl w:val="0"/>
      <w:tabs>
        <w:tab w:val="left" w:pos="652"/>
      </w:tabs>
      <w:autoSpaceDE w:val="0"/>
      <w:autoSpaceDN w:val="0"/>
      <w:adjustRightInd w:val="0"/>
      <w:spacing w:after="240" w:line="276" w:lineRule="auto"/>
      <w:ind w:left="708" w:right="203"/>
    </w:pPr>
    <w:rPr>
      <w:rFonts w:ascii="Arial" w:eastAsia="ヒラギノ角ゴ Pro W3" w:hAnsi="Arial" w:cs="Times New Roman"/>
      <w:b/>
      <w:bCs/>
      <w:color w:val="000000" w:themeColor="text1"/>
      <w:sz w:val="22"/>
      <w:lang w:eastAsia="nl-NL"/>
    </w:rPr>
  </w:style>
  <w:style w:type="table" w:styleId="LightShading-Accent1">
    <w:name w:val="Light Shading Accent 1"/>
    <w:basedOn w:val="TableNormal"/>
    <w:uiPriority w:val="60"/>
    <w:rsid w:val="00647BDB"/>
    <w:pPr>
      <w:spacing w:after="0" w:line="240" w:lineRule="auto"/>
    </w:pPr>
    <w:rPr>
      <w:rFonts w:ascii="Times New Roman" w:eastAsia="Times New Roman" w:hAnsi="Times New Roman" w:cs="Times New Roman"/>
      <w:color w:val="003F68" w:themeColor="accent1" w:themeShade="BF"/>
      <w:sz w:val="24"/>
      <w:szCs w:val="24"/>
      <w:lang w:val="nl-NL" w:eastAsia="nl-NL"/>
    </w:rPr>
    <w:tblPr>
      <w:tblStyleRowBandSize w:val="1"/>
      <w:tblStyleColBandSize w:val="1"/>
      <w:tblBorders>
        <w:top w:val="single" w:sz="8" w:space="0" w:color="00558C" w:themeColor="accent1"/>
        <w:bottom w:val="single" w:sz="8" w:space="0" w:color="00558C" w:themeColor="accent1"/>
      </w:tblBorders>
    </w:tblPr>
    <w:tblStylePr w:type="firstRow">
      <w:pPr>
        <w:spacing w:before="0" w:after="0" w:line="240" w:lineRule="auto"/>
      </w:pPr>
      <w:rPr>
        <w:b/>
        <w:bCs/>
      </w:rPr>
      <w:tblPr/>
      <w:tcPr>
        <w:tcBorders>
          <w:top w:val="single" w:sz="8" w:space="0" w:color="00558C" w:themeColor="accent1"/>
          <w:left w:val="nil"/>
          <w:bottom w:val="single" w:sz="8" w:space="0" w:color="00558C" w:themeColor="accent1"/>
          <w:right w:val="nil"/>
          <w:insideH w:val="nil"/>
          <w:insideV w:val="nil"/>
        </w:tcBorders>
      </w:tcPr>
    </w:tblStylePr>
    <w:tblStylePr w:type="lastRow">
      <w:pPr>
        <w:spacing w:before="0" w:after="0" w:line="240" w:lineRule="auto"/>
      </w:pPr>
      <w:rPr>
        <w:b/>
        <w:bCs/>
      </w:rPr>
      <w:tblPr/>
      <w:tcPr>
        <w:tcBorders>
          <w:top w:val="single" w:sz="8" w:space="0" w:color="00558C" w:themeColor="accent1"/>
          <w:left w:val="nil"/>
          <w:bottom w:val="single" w:sz="8" w:space="0" w:color="00558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DAFF" w:themeFill="accent1" w:themeFillTint="3F"/>
      </w:tcPr>
    </w:tblStylePr>
    <w:tblStylePr w:type="band1Horz">
      <w:tblPr/>
      <w:tcPr>
        <w:tcBorders>
          <w:left w:val="nil"/>
          <w:right w:val="nil"/>
          <w:insideH w:val="nil"/>
          <w:insideV w:val="nil"/>
        </w:tcBorders>
        <w:shd w:val="clear" w:color="auto" w:fill="A3DAFF" w:themeFill="accent1" w:themeFillTint="3F"/>
      </w:tcPr>
    </w:tblStylePr>
  </w:style>
  <w:style w:type="paragraph" w:customStyle="1" w:styleId="MRN">
    <w:name w:val="MRN"/>
    <w:basedOn w:val="Normal"/>
    <w:link w:val="MRNChar"/>
    <w:rsid w:val="008C72F4"/>
    <w:rPr>
      <w:b/>
      <w:color w:val="00558C"/>
      <w:sz w:val="28"/>
    </w:rPr>
  </w:style>
  <w:style w:type="character" w:customStyle="1" w:styleId="DocumentdateChar">
    <w:name w:val="Document date Char"/>
    <w:basedOn w:val="DefaultParagraphFont"/>
    <w:link w:val="Documentdate"/>
    <w:rsid w:val="001A47CD"/>
    <w:rPr>
      <w:b/>
      <w:color w:val="00558C"/>
      <w:sz w:val="28"/>
      <w:lang w:val="en-GB"/>
    </w:rPr>
  </w:style>
  <w:style w:type="character" w:customStyle="1" w:styleId="MRNChar">
    <w:name w:val="MRN Char"/>
    <w:basedOn w:val="DefaultParagraphFont"/>
    <w:link w:val="MRN"/>
    <w:rsid w:val="008C72F4"/>
    <w:rPr>
      <w:b/>
      <w:color w:val="00558C"/>
      <w:sz w:val="28"/>
      <w:lang w:val="en-GB"/>
    </w:rPr>
  </w:style>
  <w:style w:type="paragraph" w:customStyle="1" w:styleId="Heading1separationline">
    <w:name w:val="Heading 1 separation line"/>
    <w:basedOn w:val="Normal"/>
    <w:next w:val="BodyText"/>
    <w:rsid w:val="008C72F4"/>
    <w:pPr>
      <w:pBdr>
        <w:bottom w:val="single" w:sz="8" w:space="1" w:color="00558C" w:themeColor="accent1"/>
      </w:pBdr>
      <w:spacing w:after="120" w:line="90" w:lineRule="exact"/>
      <w:ind w:right="8789"/>
    </w:pPr>
    <w:rPr>
      <w:color w:val="000000" w:themeColor="text1"/>
      <w:sz w:val="22"/>
    </w:rPr>
  </w:style>
  <w:style w:type="paragraph" w:customStyle="1" w:styleId="Doicumentrevisiontabletitle">
    <w:name w:val="Doicument revision table title"/>
    <w:basedOn w:val="Tabletext"/>
    <w:rsid w:val="008C72F4"/>
    <w:rPr>
      <w:b/>
      <w:color w:val="00558C"/>
    </w:rPr>
  </w:style>
  <w:style w:type="paragraph" w:customStyle="1" w:styleId="AppendixHead5">
    <w:name w:val="Appendix Head 5"/>
    <w:basedOn w:val="AppendixHead4"/>
    <w:next w:val="BodyText"/>
    <w:qFormat/>
    <w:rsid w:val="008C72F4"/>
    <w:pPr>
      <w:ind w:left="1701" w:hanging="1701"/>
    </w:pPr>
    <w:rPr>
      <w:b w:val="0"/>
    </w:rPr>
  </w:style>
  <w:style w:type="paragraph" w:customStyle="1" w:styleId="AnnexHead2">
    <w:name w:val="Annex Head 2"/>
    <w:basedOn w:val="Annex"/>
    <w:next w:val="Heading1separationline"/>
    <w:qFormat/>
    <w:rsid w:val="008C72F4"/>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8C72F4"/>
    <w:pPr>
      <w:numPr>
        <w:ilvl w:val="2"/>
      </w:numPr>
    </w:pPr>
    <w:rPr>
      <w:caps w:val="0"/>
      <w:smallCaps/>
    </w:rPr>
  </w:style>
  <w:style w:type="paragraph" w:customStyle="1" w:styleId="AnnexHead4">
    <w:name w:val="Annex Head 4"/>
    <w:basedOn w:val="AnnexHead3"/>
    <w:next w:val="BodyText"/>
    <w:qFormat/>
    <w:rsid w:val="008C72F4"/>
    <w:pPr>
      <w:numPr>
        <w:ilvl w:val="3"/>
      </w:numPr>
    </w:pPr>
    <w:rPr>
      <w:smallCaps w:val="0"/>
      <w:sz w:val="22"/>
    </w:rPr>
  </w:style>
  <w:style w:type="paragraph" w:customStyle="1" w:styleId="AnnexHead5">
    <w:name w:val="Annex Head 5"/>
    <w:basedOn w:val="Normal"/>
    <w:next w:val="BodyText"/>
    <w:qFormat/>
    <w:rsid w:val="008C72F4"/>
    <w:pPr>
      <w:numPr>
        <w:ilvl w:val="4"/>
        <w:numId w:val="3"/>
      </w:numPr>
      <w:spacing w:before="120" w:after="120" w:line="240" w:lineRule="auto"/>
      <w:ind w:left="1701" w:hanging="1701"/>
    </w:pPr>
    <w:rPr>
      <w:rFonts w:eastAsia="Calibri" w:cs="Calibri"/>
      <w:color w:val="00558C"/>
      <w:sz w:val="22"/>
      <w:lang w:eastAsia="en-GB"/>
    </w:rPr>
  </w:style>
  <w:style w:type="paragraph" w:customStyle="1" w:styleId="Abbreviations">
    <w:name w:val="Abbreviations"/>
    <w:basedOn w:val="Normal"/>
    <w:qFormat/>
    <w:rsid w:val="008C72F4"/>
    <w:pPr>
      <w:spacing w:after="60"/>
      <w:ind w:left="1418" w:hanging="1418"/>
    </w:pPr>
    <w:rPr>
      <w:sz w:val="22"/>
    </w:rPr>
  </w:style>
  <w:style w:type="paragraph" w:customStyle="1" w:styleId="Style1">
    <w:name w:val="Style1"/>
    <w:basedOn w:val="Tableheading"/>
    <w:rsid w:val="008C72F4"/>
  </w:style>
  <w:style w:type="paragraph" w:customStyle="1" w:styleId="Style2">
    <w:name w:val="Style2"/>
    <w:basedOn w:val="TOC3"/>
    <w:autoRedefine/>
    <w:rsid w:val="008C72F4"/>
    <w:pPr>
      <w:tabs>
        <w:tab w:val="left" w:pos="1985"/>
        <w:tab w:val="right" w:pos="10195"/>
      </w:tabs>
    </w:pPr>
    <w:rPr>
      <w:rFonts w:eastAsiaTheme="minorEastAsia"/>
      <w:noProof/>
      <w:sz w:val="24"/>
      <w:szCs w:val="24"/>
      <w:lang w:val="en-US"/>
    </w:rPr>
  </w:style>
  <w:style w:type="paragraph" w:styleId="Title">
    <w:name w:val="Title"/>
    <w:basedOn w:val="Normal"/>
    <w:link w:val="TitleChar"/>
    <w:rsid w:val="008C72F4"/>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8C72F4"/>
    <w:rPr>
      <w:rFonts w:ascii="Arial" w:eastAsia="Times New Roman" w:hAnsi="Arial" w:cs="Arial"/>
      <w:b/>
      <w:bCs/>
      <w:kern w:val="28"/>
      <w:sz w:val="32"/>
      <w:szCs w:val="32"/>
      <w:lang w:val="en-GB" w:eastAsia="en-GB"/>
    </w:rPr>
  </w:style>
  <w:style w:type="paragraph" w:styleId="Revision">
    <w:name w:val="Revision"/>
    <w:hidden/>
    <w:uiPriority w:val="99"/>
    <w:semiHidden/>
    <w:rsid w:val="008C72F4"/>
    <w:pPr>
      <w:spacing w:after="0" w:line="240" w:lineRule="auto"/>
    </w:pPr>
    <w:rPr>
      <w:sz w:val="18"/>
      <w:lang w:val="en-GB"/>
    </w:rPr>
  </w:style>
  <w:style w:type="paragraph" w:customStyle="1" w:styleId="Referencetext">
    <w:name w:val="Reference text"/>
    <w:basedOn w:val="Normal"/>
    <w:autoRedefine/>
    <w:rsid w:val="008C72F4"/>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8C72F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Revokes">
    <w:name w:val="Revokes"/>
    <w:basedOn w:val="Documentdate"/>
    <w:link w:val="RevokesChar"/>
    <w:rsid w:val="008C72F4"/>
    <w:rPr>
      <w:i/>
    </w:rPr>
  </w:style>
  <w:style w:type="character" w:customStyle="1" w:styleId="RevokesChar">
    <w:name w:val="Revokes Char"/>
    <w:basedOn w:val="DefaultParagraphFont"/>
    <w:link w:val="Revokes"/>
    <w:rsid w:val="008C72F4"/>
    <w:rPr>
      <w:b/>
      <w:i/>
      <w:color w:val="00558C"/>
      <w:sz w:val="28"/>
      <w:lang w:val="en-GB"/>
    </w:rPr>
  </w:style>
  <w:style w:type="paragraph" w:customStyle="1" w:styleId="Equation">
    <w:name w:val="Equation"/>
    <w:basedOn w:val="BodyText"/>
    <w:next w:val="BodyText"/>
    <w:link w:val="EquationChar"/>
    <w:qFormat/>
    <w:rsid w:val="008C72F4"/>
    <w:pPr>
      <w:numPr>
        <w:numId w:val="28"/>
      </w:numPr>
      <w:spacing w:before="60"/>
      <w:jc w:val="right"/>
    </w:pPr>
  </w:style>
  <w:style w:type="character" w:customStyle="1" w:styleId="EquationChar">
    <w:name w:val="Equation Char"/>
    <w:basedOn w:val="BodyTextChar"/>
    <w:link w:val="Equation"/>
    <w:rsid w:val="008C72F4"/>
    <w:rPr>
      <w:lang w:val="en-GB"/>
    </w:rPr>
  </w:style>
  <w:style w:type="paragraph" w:customStyle="1" w:styleId="Furtherreading">
    <w:name w:val="Further reading"/>
    <w:basedOn w:val="BodyText"/>
    <w:link w:val="FurtherreadingChar"/>
    <w:qFormat/>
    <w:rsid w:val="008C72F4"/>
    <w:pPr>
      <w:numPr>
        <w:numId w:val="29"/>
      </w:numPr>
      <w:spacing w:before="60"/>
    </w:pPr>
  </w:style>
  <w:style w:type="character" w:customStyle="1" w:styleId="FurtherreadingChar">
    <w:name w:val="Further reading Char"/>
    <w:basedOn w:val="BodyTextChar"/>
    <w:link w:val="Furtherreading"/>
    <w:rsid w:val="008C72F4"/>
    <w:rPr>
      <w:lang w:val="en-GB"/>
    </w:rPr>
  </w:style>
  <w:style w:type="paragraph" w:customStyle="1" w:styleId="Documentrevisiontabletitle">
    <w:name w:val="Document revision table title"/>
    <w:basedOn w:val="Normal"/>
    <w:rsid w:val="008C72F4"/>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8C72F4"/>
    <w:pPr>
      <w:numPr>
        <w:numId w:val="31"/>
      </w:numPr>
      <w:jc w:val="center"/>
    </w:pPr>
    <w:rPr>
      <w:i/>
      <w:color w:val="00558C"/>
      <w:lang w:eastAsia="en-GB"/>
    </w:rPr>
  </w:style>
  <w:style w:type="character" w:customStyle="1" w:styleId="AnnexFigureCaptionChar">
    <w:name w:val="Annex Figure Caption Char"/>
    <w:basedOn w:val="BodyTextChar"/>
    <w:link w:val="AnnexFigureCaption"/>
    <w:rsid w:val="008C72F4"/>
    <w:rPr>
      <w:i/>
      <w:color w:val="00558C"/>
      <w:lang w:val="en-GB" w:eastAsia="en-GB"/>
    </w:rPr>
  </w:style>
  <w:style w:type="paragraph" w:customStyle="1" w:styleId="EmphasisParagraph">
    <w:name w:val="Emphasis Paragraph"/>
    <w:basedOn w:val="BodyText"/>
    <w:next w:val="BodyText"/>
    <w:link w:val="EmphasisParagraphChar"/>
    <w:rsid w:val="008C72F4"/>
    <w:pPr>
      <w:ind w:left="425" w:right="709"/>
    </w:pPr>
    <w:rPr>
      <w:i/>
    </w:rPr>
  </w:style>
  <w:style w:type="character" w:customStyle="1" w:styleId="EmphasisParagraphChar">
    <w:name w:val="Emphasis Paragraph Char"/>
    <w:basedOn w:val="BodyTextChar"/>
    <w:link w:val="EmphasisParagraph"/>
    <w:rsid w:val="008C72F4"/>
    <w:rPr>
      <w:i/>
      <w:lang w:val="en-GB"/>
    </w:rPr>
  </w:style>
  <w:style w:type="paragraph" w:customStyle="1" w:styleId="Quotationparagraph">
    <w:name w:val="Quotation paragraph"/>
    <w:basedOn w:val="BodyText"/>
    <w:link w:val="QuotationparagraphChar"/>
    <w:qFormat/>
    <w:rsid w:val="008C72F4"/>
    <w:pPr>
      <w:suppressAutoHyphens/>
      <w:ind w:left="567" w:right="707"/>
    </w:pPr>
  </w:style>
  <w:style w:type="character" w:customStyle="1" w:styleId="QuotationparagraphChar">
    <w:name w:val="Quotation paragraph Char"/>
    <w:basedOn w:val="BodyTextChar"/>
    <w:link w:val="Quotationparagraph"/>
    <w:rsid w:val="008C72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mailto:contact@iala-aism.org"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3.xml"/><Relationship Id="rId23" Type="http://schemas.microsoft.com/office/2011/relationships/commentsExtended" Target="commentsExtended.xml"/><Relationship Id="rId28" Type="http://schemas.openxmlformats.org/officeDocument/2006/relationships/hyperlink" Target="http://www.iala-aism.org/wiki/dictionary"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image" Target="media/image5.png"/><Relationship Id="rId30" Type="http://schemas.openxmlformats.org/officeDocument/2006/relationships/image" Target="media/image7.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1079BC-A934-482F-880F-0532BB747FE7}">
  <ds:schemaRefs>
    <ds:schemaRef ds:uri="http://schemas.openxmlformats.org/officeDocument/2006/bibliography"/>
  </ds:schemaRefs>
</ds:datastoreItem>
</file>

<file path=customXml/itemProps2.xml><?xml version="1.0" encoding="utf-8"?>
<ds:datastoreItem xmlns:ds="http://schemas.openxmlformats.org/officeDocument/2006/customXml" ds:itemID="{3456025E-69E2-4BEC-AD73-0241C5B5DD4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C7F44035-9215-4558-99EB-062378736BE9}"/>
</file>

<file path=customXml/itemProps4.xml><?xml version="1.0" encoding="utf-8"?>
<ds:datastoreItem xmlns:ds="http://schemas.openxmlformats.org/officeDocument/2006/customXml" ds:itemID="{D35E680F-715C-4160-8B2A-F70FF0570B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26</Pages>
  <Words>5704</Words>
  <Characters>32516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G1103</vt:lpstr>
      <vt:lpstr>IALA Guideline 1115</vt:lpstr>
    </vt:vector>
  </TitlesOfParts>
  <Manager>IALA</Manager>
  <Company>IALA</Company>
  <LinksUpToDate>false</LinksUpToDate>
  <CharactersWithSpaces>38144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G1103</dc:title>
  <dc:subject>IALA</dc:subject>
  <dc:creator>IALA Secretariat</dc:creator>
  <cp:keywords>urn:mrn:iala:pub:g1103:ed1.1; VTS</cp:keywords>
  <dc:description/>
  <cp:lastModifiedBy>Jillian Carson-Jackson</cp:lastModifiedBy>
  <cp:revision>2</cp:revision>
  <dcterms:created xsi:type="dcterms:W3CDTF">2026-02-01T08:49:00Z</dcterms:created>
  <dcterms:modified xsi:type="dcterms:W3CDTF">2026-02-01T08:49:00Z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2436000</vt:r8>
  </property>
</Properties>
</file>